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7D924" w14:textId="6230D337" w:rsidR="00FD5D9B" w:rsidRPr="003B4426" w:rsidRDefault="00FD5D9B" w:rsidP="006218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Hlk163200958"/>
      <w:bookmarkStart w:id="1" w:name="_Ref399006623"/>
      <w:bookmarkStart w:id="2" w:name="_Toc92513360"/>
      <w:r w:rsidRPr="003B4426">
        <w:rPr>
          <w:rFonts w:eastAsia="SimSun" w:cs="Arial"/>
          <w:sz w:val="24"/>
          <w:szCs w:val="24"/>
          <w:lang w:eastAsia="zh-CN"/>
        </w:rPr>
        <w:t xml:space="preserve">3GPP </w:t>
      </w:r>
      <w:r w:rsidR="001E4598" w:rsidRPr="001E4598">
        <w:rPr>
          <w:rFonts w:eastAsia="SimSun" w:cs="Arial"/>
          <w:sz w:val="24"/>
          <w:szCs w:val="24"/>
          <w:lang w:eastAsia="zh-CN"/>
        </w:rPr>
        <w:t>TSG RAN Meeting #104</w:t>
      </w:r>
      <w:r w:rsidRPr="003B4426">
        <w:rPr>
          <w:rFonts w:eastAsia="SimSun" w:cs="Arial"/>
          <w:sz w:val="24"/>
          <w:szCs w:val="24"/>
          <w:lang w:eastAsia="zh-CN"/>
        </w:rPr>
        <w:tab/>
      </w:r>
      <w:r w:rsidR="0093296D" w:rsidRPr="0093296D">
        <w:rPr>
          <w:rFonts w:eastAsia="SimSun" w:cs="Arial"/>
          <w:sz w:val="24"/>
          <w:szCs w:val="24"/>
          <w:lang w:eastAsia="zh-CN"/>
        </w:rPr>
        <w:t>RP-241169</w:t>
      </w:r>
    </w:p>
    <w:bookmarkEnd w:id="0"/>
    <w:p w14:paraId="4699F1CD" w14:textId="1682F745" w:rsidR="005929A6" w:rsidRPr="003B4426" w:rsidRDefault="007030CD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>S</w:t>
      </w:r>
      <w:r w:rsidR="00C83955">
        <w:rPr>
          <w:rFonts w:ascii="Arial" w:eastAsia="SimSun" w:hAnsi="Arial" w:cs="Arial"/>
          <w:b/>
          <w:noProof/>
          <w:sz w:val="24"/>
          <w:szCs w:val="24"/>
          <w:lang w:eastAsia="zh-CN"/>
        </w:rPr>
        <w:t>hanghai</w:t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>, China</w:t>
      </w:r>
      <w:r w:rsidR="00676F46" w:rsidRPr="00676F46">
        <w:rPr>
          <w:rFonts w:ascii="Arial" w:eastAsia="SimSun" w:hAnsi="Arial" w:cs="Arial"/>
          <w:b/>
          <w:noProof/>
          <w:sz w:val="24"/>
          <w:szCs w:val="24"/>
          <w:lang w:eastAsia="zh-CN"/>
        </w:rPr>
        <w:t xml:space="preserve">, </w:t>
      </w:r>
      <w:r w:rsidR="0022692A">
        <w:rPr>
          <w:rFonts w:ascii="Arial" w:eastAsia="SimSun" w:hAnsi="Arial" w:cs="Arial"/>
          <w:b/>
          <w:noProof/>
          <w:sz w:val="24"/>
          <w:szCs w:val="24"/>
          <w:lang w:eastAsia="zh-CN"/>
        </w:rPr>
        <w:t>June</w:t>
      </w:r>
      <w:r w:rsidR="0022692A" w:rsidRPr="00676F46">
        <w:rPr>
          <w:rFonts w:ascii="Arial" w:eastAsia="SimSun" w:hAnsi="Arial" w:cs="Arial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 xml:space="preserve">17 </w:t>
      </w:r>
      <w:r w:rsidR="0022692A">
        <w:rPr>
          <w:rFonts w:ascii="Arial" w:eastAsia="SimSun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 xml:space="preserve"> 20</w:t>
      </w:r>
      <w:r w:rsidR="0022692A">
        <w:rPr>
          <w:rFonts w:ascii="Arial" w:eastAsia="SimSun" w:hAnsi="Arial" w:cs="Arial"/>
          <w:b/>
          <w:noProof/>
          <w:sz w:val="24"/>
          <w:szCs w:val="24"/>
          <w:lang w:eastAsia="zh-CN"/>
        </w:rPr>
        <w:t>,</w:t>
      </w:r>
      <w:r w:rsidR="00676F46" w:rsidRPr="00676F46">
        <w:rPr>
          <w:rFonts w:ascii="Arial" w:eastAsia="SimSun" w:hAnsi="Arial" w:cs="Arial"/>
          <w:b/>
          <w:noProof/>
          <w:sz w:val="24"/>
          <w:szCs w:val="24"/>
          <w:lang w:eastAsia="zh-CN"/>
        </w:rPr>
        <w:t xml:space="preserve"> 2024</w:t>
      </w:r>
    </w:p>
    <w:p w14:paraId="28E60F97" w14:textId="77777777" w:rsidR="00676F46" w:rsidRDefault="00676F46" w:rsidP="005929A6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ADE2D1A" w14:textId="5717034A" w:rsidR="005929A6" w:rsidRPr="003B4426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 xml:space="preserve">Source: </w:t>
      </w:r>
      <w:r w:rsidRPr="003B4426">
        <w:rPr>
          <w:rFonts w:ascii="Arial" w:hAnsi="Arial" w:cs="Arial"/>
          <w:b/>
          <w:sz w:val="22"/>
        </w:rPr>
        <w:tab/>
      </w:r>
      <w:r w:rsidR="0057026E">
        <w:rPr>
          <w:rFonts w:ascii="Arial" w:hAnsi="Arial" w:cs="Arial"/>
          <w:sz w:val="22"/>
        </w:rPr>
        <w:t>Union Inter. Chemin de Fer</w:t>
      </w:r>
    </w:p>
    <w:p w14:paraId="27586309" w14:textId="2340F07A" w:rsidR="00FD5D9B" w:rsidRPr="003B4426" w:rsidRDefault="005929A6" w:rsidP="0057026E">
      <w:pPr>
        <w:rPr>
          <w:rFonts w:ascii="Arial" w:hAnsi="Arial" w:cs="Arial"/>
          <w:sz w:val="22"/>
        </w:rPr>
      </w:pPr>
      <w:r w:rsidRPr="003B4426">
        <w:rPr>
          <w:rFonts w:ascii="Arial" w:hAnsi="Arial" w:cs="Arial"/>
          <w:b/>
          <w:sz w:val="22"/>
        </w:rPr>
        <w:t>Title:</w:t>
      </w:r>
      <w:r w:rsidRPr="003B4426">
        <w:rPr>
          <w:rFonts w:ascii="Arial" w:hAnsi="Arial" w:cs="Arial"/>
          <w:sz w:val="22"/>
        </w:rPr>
        <w:t xml:space="preserve"> </w:t>
      </w:r>
      <w:r w:rsidRPr="003B4426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0B4284">
        <w:rPr>
          <w:rFonts w:ascii="Arial" w:hAnsi="Arial" w:cs="Arial"/>
          <w:sz w:val="22"/>
        </w:rPr>
        <w:tab/>
      </w:r>
      <w:r w:rsidR="008C59EB">
        <w:rPr>
          <w:rFonts w:ascii="Arial" w:hAnsi="Arial" w:cs="Arial"/>
          <w:sz w:val="22"/>
        </w:rPr>
        <w:t>C</w:t>
      </w:r>
      <w:r w:rsidR="008C59EB" w:rsidRPr="008C59EB">
        <w:rPr>
          <w:rFonts w:ascii="Arial" w:hAnsi="Arial" w:cs="Arial"/>
          <w:sz w:val="22"/>
        </w:rPr>
        <w:t xml:space="preserve">larification </w:t>
      </w:r>
      <w:r w:rsidR="00831F6D">
        <w:rPr>
          <w:rFonts w:ascii="Arial" w:hAnsi="Arial" w:cs="Arial"/>
          <w:sz w:val="22"/>
        </w:rPr>
        <w:t>o</w:t>
      </w:r>
      <w:r w:rsidR="006F7098">
        <w:rPr>
          <w:rFonts w:ascii="Arial" w:hAnsi="Arial" w:cs="Arial"/>
          <w:sz w:val="22"/>
        </w:rPr>
        <w:t>n</w:t>
      </w:r>
      <w:r w:rsidR="00831F6D">
        <w:rPr>
          <w:rFonts w:ascii="Arial" w:hAnsi="Arial" w:cs="Arial"/>
          <w:sz w:val="22"/>
        </w:rPr>
        <w:t xml:space="preserve"> WID</w:t>
      </w:r>
      <w:r w:rsidR="00CF4DE4" w:rsidRPr="00CF4DE4">
        <w:t xml:space="preserve"> </w:t>
      </w:r>
      <w:r w:rsidR="00CF4DE4" w:rsidRPr="00CF4DE4">
        <w:rPr>
          <w:rFonts w:ascii="Arial" w:hAnsi="Arial" w:cs="Arial"/>
          <w:sz w:val="22"/>
        </w:rPr>
        <w:t>RP-240832</w:t>
      </w:r>
      <w:r w:rsidR="00CF4DE4">
        <w:rPr>
          <w:rFonts w:ascii="Arial" w:hAnsi="Arial" w:cs="Arial"/>
          <w:sz w:val="22"/>
        </w:rPr>
        <w:t xml:space="preserve"> -</w:t>
      </w:r>
      <w:r w:rsidR="00831F6D">
        <w:rPr>
          <w:rFonts w:ascii="Arial" w:hAnsi="Arial" w:cs="Arial"/>
          <w:sz w:val="22"/>
        </w:rPr>
        <w:t xml:space="preserve"> </w:t>
      </w:r>
      <w:r w:rsidR="00F613C2" w:rsidRPr="00F613C2">
        <w:rPr>
          <w:rFonts w:ascii="Arial" w:hAnsi="Arial" w:cs="Arial"/>
          <w:sz w:val="22"/>
        </w:rPr>
        <w:t>NR_FR1_5MHz_BW_Ph2</w:t>
      </w:r>
    </w:p>
    <w:p w14:paraId="1AA54E92" w14:textId="06E3276D" w:rsidR="005929A6" w:rsidRPr="003B4426" w:rsidRDefault="005929A6" w:rsidP="00FD5D9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>Agen</w:t>
      </w:r>
      <w:r w:rsidR="007B3E89" w:rsidRPr="003B4426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3B4426">
        <w:rPr>
          <w:rFonts w:ascii="Arial" w:hAnsi="Arial" w:cs="Arial"/>
          <w:b/>
          <w:sz w:val="22"/>
        </w:rPr>
        <w:t>a Item:</w:t>
      </w:r>
      <w:r w:rsidR="00291E51" w:rsidRPr="003B4426">
        <w:rPr>
          <w:rFonts w:ascii="Arial" w:hAnsi="Arial" w:cs="Arial"/>
          <w:sz w:val="22"/>
        </w:rPr>
        <w:tab/>
      </w:r>
      <w:r w:rsidR="00170C0E">
        <w:rPr>
          <w:rFonts w:ascii="Arial" w:eastAsia="SimSun" w:hAnsi="Arial" w:cs="Arial"/>
          <w:sz w:val="22"/>
          <w:lang w:eastAsia="zh-CN"/>
        </w:rPr>
        <w:t>9.3.4.4</w:t>
      </w:r>
    </w:p>
    <w:p w14:paraId="52C3FD79" w14:textId="0C783F8C" w:rsidR="005929A6" w:rsidRPr="003B4426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>Document for:</w:t>
      </w:r>
      <w:r w:rsidRPr="003B4426">
        <w:rPr>
          <w:rFonts w:ascii="Arial" w:hAnsi="Arial" w:cs="Arial"/>
          <w:sz w:val="22"/>
        </w:rPr>
        <w:tab/>
      </w:r>
      <w:r w:rsidR="00C83955">
        <w:rPr>
          <w:rFonts w:ascii="Arial" w:eastAsia="SimSun" w:hAnsi="Arial" w:cs="Arial"/>
          <w:sz w:val="22"/>
          <w:lang w:eastAsia="zh-CN"/>
        </w:rPr>
        <w:t>Information</w:t>
      </w:r>
    </w:p>
    <w:bookmarkEnd w:id="1"/>
    <w:bookmarkEnd w:id="2"/>
    <w:p w14:paraId="43DFDAE8" w14:textId="77777777" w:rsidR="00FC0076" w:rsidRPr="00F335D9" w:rsidRDefault="007726F1" w:rsidP="004065E5">
      <w:pPr>
        <w:pStyle w:val="Heading1"/>
      </w:pPr>
      <w:r w:rsidRPr="00F335D9">
        <w:t>Introduction</w:t>
      </w:r>
    </w:p>
    <w:p w14:paraId="46870F7D" w14:textId="6C99C02D" w:rsidR="007A7A4B" w:rsidRDefault="004F7FDC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Pr="008E67CF">
        <w:rPr>
          <w:rFonts w:eastAsia="SimSun"/>
          <w:lang w:eastAsia="zh-CN"/>
        </w:rPr>
        <w:t>n RAN#103</w:t>
      </w:r>
      <w:r>
        <w:rPr>
          <w:rFonts w:eastAsia="SimSun"/>
          <w:lang w:eastAsia="zh-CN"/>
        </w:rPr>
        <w:t xml:space="preserve"> a new </w:t>
      </w:r>
      <w:r w:rsidR="008E67CF" w:rsidRPr="008E67CF">
        <w:rPr>
          <w:rFonts w:eastAsia="SimSun"/>
          <w:lang w:eastAsia="zh-CN"/>
        </w:rPr>
        <w:t xml:space="preserve">Rel-19 WI </w:t>
      </w:r>
      <w:r w:rsidR="00FB6E65">
        <w:rPr>
          <w:rFonts w:eastAsia="SimSun"/>
          <w:lang w:eastAsia="zh-CN"/>
        </w:rPr>
        <w:t>(</w:t>
      </w:r>
      <w:r w:rsidR="00FB6E65" w:rsidRPr="00FB6E65">
        <w:rPr>
          <w:rFonts w:eastAsia="SimSun"/>
          <w:lang w:eastAsia="zh-CN"/>
        </w:rPr>
        <w:t>RP-240832</w:t>
      </w:r>
      <w:r w:rsidR="002635C0">
        <w:rPr>
          <w:rFonts w:eastAsia="SimSun"/>
          <w:lang w:eastAsia="zh-CN"/>
        </w:rPr>
        <w:t xml:space="preserve"> [1])</w:t>
      </w:r>
      <w:r w:rsidR="00FB6E65">
        <w:rPr>
          <w:rFonts w:eastAsia="SimSun"/>
          <w:lang w:eastAsia="zh-CN"/>
        </w:rPr>
        <w:t xml:space="preserve"> </w:t>
      </w:r>
      <w:r w:rsidR="008E67CF" w:rsidRPr="008E67CF">
        <w:rPr>
          <w:rFonts w:eastAsia="SimSun"/>
          <w:lang w:eastAsia="zh-CN"/>
        </w:rPr>
        <w:t xml:space="preserve">on NR channel BW less than 5MHz for FR1 evolution </w:t>
      </w:r>
      <w:r>
        <w:rPr>
          <w:rFonts w:eastAsia="SimSun"/>
          <w:lang w:eastAsia="zh-CN"/>
        </w:rPr>
        <w:t>has been</w:t>
      </w:r>
      <w:r w:rsidR="008E67CF" w:rsidRPr="008E67CF">
        <w:rPr>
          <w:rFonts w:eastAsia="SimSun"/>
          <w:lang w:eastAsia="zh-CN"/>
        </w:rPr>
        <w:t xml:space="preserve"> approved</w:t>
      </w:r>
      <w:r w:rsidR="00E3241E">
        <w:rPr>
          <w:rFonts w:eastAsia="SimSun"/>
          <w:lang w:eastAsia="zh-CN"/>
        </w:rPr>
        <w:t>.</w:t>
      </w:r>
      <w:r w:rsidR="008E67CF" w:rsidRPr="008E67CF">
        <w:rPr>
          <w:rFonts w:eastAsia="SimSun"/>
          <w:lang w:eastAsia="zh-CN"/>
        </w:rPr>
        <w:t xml:space="preserve"> </w:t>
      </w:r>
    </w:p>
    <w:p w14:paraId="1E7FF2D9" w14:textId="77777777" w:rsidR="004F7FDC" w:rsidRDefault="004F7FDC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62D2FF64" w14:textId="4A9ABE4D" w:rsidR="002D32A6" w:rsidRDefault="00DC7273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A869A8" w:rsidRPr="00A869A8">
        <w:rPr>
          <w:rFonts w:eastAsia="SimSun"/>
          <w:lang w:eastAsia="zh-CN"/>
        </w:rPr>
        <w:t>his contribution</w:t>
      </w:r>
      <w:r>
        <w:rPr>
          <w:rFonts w:eastAsia="SimSun"/>
          <w:lang w:eastAsia="zh-CN"/>
        </w:rPr>
        <w:t xml:space="preserve"> </w:t>
      </w:r>
      <w:r w:rsidR="00FB6E65">
        <w:rPr>
          <w:rFonts w:eastAsia="SimSun"/>
          <w:lang w:eastAsia="zh-CN"/>
        </w:rPr>
        <w:t xml:space="preserve">provides a motivation </w:t>
      </w:r>
      <w:r w:rsidR="00344476">
        <w:rPr>
          <w:rFonts w:eastAsia="SimSun"/>
          <w:lang w:eastAsia="zh-CN"/>
        </w:rPr>
        <w:t>for the</w:t>
      </w:r>
      <w:r w:rsidR="00EC34FE">
        <w:rPr>
          <w:rFonts w:eastAsia="SimSun"/>
          <w:lang w:eastAsia="zh-CN"/>
        </w:rPr>
        <w:t xml:space="preserve"> support of 5MHz CBW in bands n100 and n101</w:t>
      </w:r>
      <w:r w:rsidR="00344476">
        <w:rPr>
          <w:rFonts w:eastAsia="SimSun"/>
          <w:lang w:eastAsia="zh-CN"/>
        </w:rPr>
        <w:t xml:space="preserve"> which had been left out of the current WID</w:t>
      </w:r>
      <w:r w:rsidR="00E3241E">
        <w:rPr>
          <w:rFonts w:eastAsia="SimSun"/>
          <w:lang w:eastAsia="zh-CN"/>
        </w:rPr>
        <w:t>.</w:t>
      </w:r>
    </w:p>
    <w:p w14:paraId="6E3A8802" w14:textId="77777777" w:rsidR="00352855" w:rsidRPr="004804E6" w:rsidRDefault="00352855" w:rsidP="00352855">
      <w:pPr>
        <w:pStyle w:val="Heading1"/>
        <w:rPr>
          <w:lang w:eastAsia="zh-CN"/>
        </w:rPr>
      </w:pPr>
      <w:r w:rsidRPr="004804E6">
        <w:rPr>
          <w:lang w:eastAsia="zh-CN"/>
        </w:rPr>
        <w:t>D</w:t>
      </w:r>
      <w:r w:rsidRPr="004804E6">
        <w:rPr>
          <w:rFonts w:hint="eastAsia"/>
          <w:lang w:eastAsia="zh-CN"/>
        </w:rPr>
        <w:t>iscussion</w:t>
      </w:r>
    </w:p>
    <w:p w14:paraId="6F812FD7" w14:textId="5E265C46" w:rsidR="00CD26E5" w:rsidRDefault="00C306CA" w:rsidP="008620B0">
      <w:r>
        <w:t>The objective o</w:t>
      </w:r>
      <w:r w:rsidR="005516F1">
        <w:t>f</w:t>
      </w:r>
      <w:r>
        <w:t xml:space="preserve"> </w:t>
      </w:r>
      <w:r w:rsidR="005B18FF">
        <w:t xml:space="preserve">the </w:t>
      </w:r>
      <w:r w:rsidR="005B18FF" w:rsidRPr="00FB6E65">
        <w:rPr>
          <w:rFonts w:eastAsia="SimSun"/>
          <w:lang w:eastAsia="zh-CN"/>
        </w:rPr>
        <w:t>RP-240832</w:t>
      </w:r>
      <w:r w:rsidR="005B18FF">
        <w:rPr>
          <w:rFonts w:eastAsia="SimSun"/>
          <w:lang w:eastAsia="zh-CN"/>
        </w:rPr>
        <w:t xml:space="preserve"> </w:t>
      </w:r>
      <w:r w:rsidR="005B18FF">
        <w:t>WI</w:t>
      </w:r>
      <w:r w:rsidR="002635C0">
        <w:t xml:space="preserve"> [1]</w:t>
      </w:r>
      <w:r w:rsidR="005B18FF">
        <w:t xml:space="preserve"> is:</w:t>
      </w:r>
    </w:p>
    <w:p w14:paraId="58DE77D0" w14:textId="77777777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4.1</w:t>
      </w:r>
      <w:r w:rsidRPr="00E16628">
        <w:rPr>
          <w:rFonts w:eastAsia="SimSun"/>
          <w:i/>
          <w:iCs/>
          <w:lang w:eastAsia="zh-CN"/>
        </w:rPr>
        <w:tab/>
        <w:t>Objective of SI or Core part WI or Testing part WI</w:t>
      </w:r>
    </w:p>
    <w:p w14:paraId="69A74B7D" w14:textId="77777777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•</w:t>
      </w:r>
      <w:r w:rsidRPr="00E16628">
        <w:rPr>
          <w:rFonts w:eastAsia="SimSun"/>
          <w:i/>
          <w:iCs/>
          <w:lang w:eastAsia="zh-CN"/>
        </w:rPr>
        <w:tab/>
        <w:t>Define common co-located and non-co-located inter-band NR CA/DC UE RF requirements with 3MHz CBW in the one band and 5MHz or 10MHz CBW in the other band</w:t>
      </w:r>
    </w:p>
    <w:p w14:paraId="5207EDF3" w14:textId="77777777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•</w:t>
      </w:r>
      <w:r w:rsidRPr="00E16628">
        <w:rPr>
          <w:rFonts w:eastAsia="SimSun"/>
          <w:i/>
          <w:iCs/>
          <w:lang w:eastAsia="zh-CN"/>
        </w:rPr>
        <w:tab/>
        <w:t>Example band combination: CA/DC of 3MHz in band n100 and 5MHz or 10MHz in band n101</w:t>
      </w:r>
    </w:p>
    <w:p w14:paraId="15406091" w14:textId="77777777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•</w:t>
      </w:r>
      <w:r w:rsidRPr="00E16628">
        <w:rPr>
          <w:rFonts w:eastAsia="SimSun"/>
          <w:i/>
          <w:iCs/>
          <w:lang w:eastAsia="zh-CN"/>
        </w:rPr>
        <w:tab/>
        <w:t>Define RRM requirements for inter-band CA and DC for combinations introduced in RF part</w:t>
      </w:r>
    </w:p>
    <w:p w14:paraId="3FE82FCE" w14:textId="61C5539F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Note: other band combinations than example band combinations can be specified in basket WIs after the above generic requirements are specified.</w:t>
      </w:r>
    </w:p>
    <w:p w14:paraId="6033586A" w14:textId="7D591A56" w:rsidR="00A85188" w:rsidRDefault="00763D10" w:rsidP="008620B0">
      <w:r>
        <w:t xml:space="preserve">In the </w:t>
      </w:r>
      <w:r w:rsidR="00D723D1">
        <w:t xml:space="preserve">contribution to RAN#103 </w:t>
      </w:r>
      <w:r w:rsidR="00D723D1" w:rsidRPr="00D723D1">
        <w:t xml:space="preserve">RP-240108 </w:t>
      </w:r>
      <w:r w:rsidR="00F76189" w:rsidRPr="000F661E">
        <w:rPr>
          <w:lang w:eastAsia="zh-CN"/>
        </w:rPr>
        <w:t>3 MHz NR CA/DC request for Release 19</w:t>
      </w:r>
      <w:r w:rsidR="0082166E">
        <w:rPr>
          <w:lang w:eastAsia="zh-CN"/>
        </w:rPr>
        <w:t xml:space="preserve"> </w:t>
      </w:r>
      <w:r w:rsidR="0082166E">
        <w:t>[2]</w:t>
      </w:r>
      <w:r w:rsidR="00F76189">
        <w:rPr>
          <w:lang w:eastAsia="zh-CN"/>
        </w:rPr>
        <w:t xml:space="preserve">, </w:t>
      </w:r>
      <w:r w:rsidR="005474E2">
        <w:t>for UIC – Railways</w:t>
      </w:r>
      <w:r w:rsidR="0082166E">
        <w:t>,</w:t>
      </w:r>
      <w:r w:rsidR="005474E2">
        <w:t xml:space="preserve"> in </w:t>
      </w:r>
      <w:r w:rsidR="00F76189">
        <w:t>addition</w:t>
      </w:r>
      <w:r w:rsidR="005474E2">
        <w:t xml:space="preserve"> to </w:t>
      </w:r>
      <w:r w:rsidR="00811FBE">
        <w:t>the</w:t>
      </w:r>
      <w:r w:rsidR="00F76189">
        <w:t xml:space="preserve"> 3MHz </w:t>
      </w:r>
      <w:r w:rsidR="00CE7B4C">
        <w:t xml:space="preserve">CBW also support of </w:t>
      </w:r>
      <w:r w:rsidR="00054C13" w:rsidRPr="00054C13">
        <w:t>CA/DC of 5MHz in band n100 with 5MHz and 10MHz in band n101 (5MHz n100: 20 and 2</w:t>
      </w:r>
      <w:r w:rsidR="00437BD7">
        <w:t>5</w:t>
      </w:r>
      <w:r w:rsidR="00054C13" w:rsidRPr="00054C13">
        <w:t>RB cases)</w:t>
      </w:r>
      <w:r w:rsidR="00CE7B4C">
        <w:t xml:space="preserve"> has been requested</w:t>
      </w:r>
      <w:r w:rsidR="007F5F6C">
        <w:t>:</w:t>
      </w:r>
    </w:p>
    <w:p w14:paraId="3AB6356D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3.</w:t>
      </w:r>
      <w:r w:rsidRPr="00390764">
        <w:rPr>
          <w:i/>
          <w:iCs/>
        </w:rPr>
        <w:tab/>
        <w:t>Operator band combinations.</w:t>
      </w:r>
    </w:p>
    <w:p w14:paraId="7B2C5E61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The subsequent are examples of 3 MHz NR band combinations required in the following operator networks.</w:t>
      </w:r>
    </w:p>
    <w:p w14:paraId="702D97E9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 xml:space="preserve">For UIC – Railways </w:t>
      </w:r>
    </w:p>
    <w:p w14:paraId="2029BC68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For both downlink and uplink non-collocated and collocated basestations inter-band CA and DC:</w:t>
      </w:r>
    </w:p>
    <w:p w14:paraId="7C2DB7DF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•</w:t>
      </w:r>
      <w:r w:rsidRPr="00390764">
        <w:rPr>
          <w:i/>
          <w:iCs/>
        </w:rPr>
        <w:tab/>
        <w:t>CA/DC of 3MHz in band n100 with 5MHz and 10MHz in band n101 (3MHz n100: 12RB and 15RB cases).</w:t>
      </w:r>
    </w:p>
    <w:p w14:paraId="652DBED9" w14:textId="00F3DAE7" w:rsidR="007F5F6C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•</w:t>
      </w:r>
      <w:r w:rsidRPr="00390764">
        <w:rPr>
          <w:i/>
          <w:iCs/>
        </w:rPr>
        <w:tab/>
        <w:t>CA/DC of 5MHz in band n100 with 5MHz and 10MHz in band n101 (5MHz n100: 20 and 24RB cases).</w:t>
      </w:r>
    </w:p>
    <w:p w14:paraId="35B32D87" w14:textId="77777777" w:rsidR="00FA5C26" w:rsidRDefault="00FA5C26" w:rsidP="008620B0"/>
    <w:p w14:paraId="18A35E08" w14:textId="40B76A45" w:rsidR="00193091" w:rsidRDefault="0082098F" w:rsidP="008620B0">
      <w:r>
        <w:t xml:space="preserve">For the deployment of FRMCS in band n100 </w:t>
      </w:r>
      <w:r w:rsidR="002721B4">
        <w:t>in</w:t>
      </w:r>
      <w:r>
        <w:t xml:space="preserve"> </w:t>
      </w:r>
      <w:r w:rsidR="00B72CA2">
        <w:t>European</w:t>
      </w:r>
      <w:r w:rsidR="002721B4">
        <w:t xml:space="preserve"> </w:t>
      </w:r>
      <w:r w:rsidR="00B72CA2">
        <w:t>railways</w:t>
      </w:r>
      <w:r w:rsidR="002721B4">
        <w:t>,</w:t>
      </w:r>
      <w:r w:rsidR="00B72CA2">
        <w:t xml:space="preserve"> </w:t>
      </w:r>
      <w:r w:rsidR="00746BCB">
        <w:t xml:space="preserve">various </w:t>
      </w:r>
      <w:r w:rsidR="00A53A38">
        <w:t>implementation</w:t>
      </w:r>
      <w:r w:rsidR="00746BCB">
        <w:t xml:space="preserve"> </w:t>
      </w:r>
      <w:r w:rsidR="00A53A38">
        <w:t>configurations</w:t>
      </w:r>
      <w:r w:rsidR="00746BCB">
        <w:t xml:space="preserve"> and </w:t>
      </w:r>
      <w:r w:rsidR="00A53A38">
        <w:t>timelines</w:t>
      </w:r>
      <w:r w:rsidR="00746BCB">
        <w:t xml:space="preserve"> are foreseen. </w:t>
      </w:r>
      <w:r w:rsidR="003835BF">
        <w:t>Different</w:t>
      </w:r>
      <w:r w:rsidR="00746BCB">
        <w:t xml:space="preserve"> rail</w:t>
      </w:r>
      <w:r w:rsidR="003B5D9E">
        <w:t>way operators</w:t>
      </w:r>
      <w:r w:rsidR="00746BCB">
        <w:t xml:space="preserve"> may wan</w:t>
      </w:r>
      <w:r w:rsidR="00193091">
        <w:t>t</w:t>
      </w:r>
      <w:r w:rsidR="00746BCB">
        <w:t xml:space="preserve"> to </w:t>
      </w:r>
      <w:r w:rsidR="00193091">
        <w:t>u</w:t>
      </w:r>
      <w:r w:rsidR="00746BCB">
        <w:t xml:space="preserve">se </w:t>
      </w:r>
      <w:r w:rsidR="003B5D9E">
        <w:t>i</w:t>
      </w:r>
      <w:r w:rsidR="00193091">
        <w:t xml:space="preserve">n </w:t>
      </w:r>
      <w:r w:rsidR="003B5D9E">
        <w:t>different</w:t>
      </w:r>
      <w:r w:rsidR="00193091">
        <w:t xml:space="preserve"> parts of their networks less than 5MHz in n100 with 12, 15 or 20 RBs, </w:t>
      </w:r>
      <w:r w:rsidR="00D71A60">
        <w:t>and</w:t>
      </w:r>
      <w:r w:rsidR="00CA647C">
        <w:t>/or</w:t>
      </w:r>
      <w:r w:rsidR="00193091">
        <w:t xml:space="preserve"> </w:t>
      </w:r>
      <w:r w:rsidR="003B5D9E">
        <w:t>standard</w:t>
      </w:r>
      <w:r w:rsidR="001477D9">
        <w:t xml:space="preserve"> </w:t>
      </w:r>
      <w:r w:rsidR="003B5D9E">
        <w:t xml:space="preserve">NR </w:t>
      </w:r>
      <w:r w:rsidR="001477D9">
        <w:t xml:space="preserve">5MHz CBW with 25RBs. </w:t>
      </w:r>
      <w:r w:rsidR="00D71911">
        <w:t xml:space="preserve">Actual </w:t>
      </w:r>
      <w:r w:rsidR="002A5401">
        <w:t>deployments</w:t>
      </w:r>
      <w:r w:rsidR="00D71911">
        <w:t xml:space="preserve"> </w:t>
      </w:r>
      <w:r w:rsidR="00E63980">
        <w:t>could</w:t>
      </w:r>
      <w:r w:rsidR="00D71911">
        <w:t xml:space="preserve"> </w:t>
      </w:r>
      <w:r w:rsidR="00E63980">
        <w:t xml:space="preserve">vary </w:t>
      </w:r>
      <w:r w:rsidR="002D4D8E">
        <w:t>from multiple</w:t>
      </w:r>
      <w:r w:rsidR="00E63980">
        <w:t xml:space="preserve"> scenarios for</w:t>
      </w:r>
      <w:r w:rsidR="00A72CD9">
        <w:t xml:space="preserve"> migration </w:t>
      </w:r>
      <w:r w:rsidR="00B72CA2">
        <w:t xml:space="preserve">in band </w:t>
      </w:r>
      <w:r w:rsidR="001C2C61">
        <w:t xml:space="preserve">n100 </w:t>
      </w:r>
      <w:r w:rsidR="00014352">
        <w:t xml:space="preserve">with continued usage of </w:t>
      </w:r>
      <w:r w:rsidR="00A72CD9">
        <w:t>GSM-R</w:t>
      </w:r>
      <w:r w:rsidR="00A35623">
        <w:t>,</w:t>
      </w:r>
      <w:r w:rsidR="00A72CD9">
        <w:t xml:space="preserve"> to </w:t>
      </w:r>
      <w:r w:rsidR="003B2108">
        <w:t>greenfield</w:t>
      </w:r>
      <w:r w:rsidR="00A72CD9">
        <w:t xml:space="preserve"> NR</w:t>
      </w:r>
      <w:r w:rsidR="003B2108">
        <w:t xml:space="preserve"> deployment.</w:t>
      </w:r>
    </w:p>
    <w:p w14:paraId="339AF858" w14:textId="612C68FF" w:rsidR="00054C13" w:rsidRDefault="008A30B0" w:rsidP="008620B0">
      <w:r>
        <w:t xml:space="preserve">To enable all of these potential </w:t>
      </w:r>
      <w:r w:rsidR="00B35313">
        <w:t>scenario’s</w:t>
      </w:r>
      <w:r>
        <w:t xml:space="preserve"> it is </w:t>
      </w:r>
      <w:r w:rsidR="00E75600">
        <w:t>essential</w:t>
      </w:r>
      <w:r>
        <w:t xml:space="preserve"> that </w:t>
      </w:r>
      <w:r w:rsidR="00B35313">
        <w:t xml:space="preserve">the CA/DC </w:t>
      </w:r>
      <w:r w:rsidR="00226834">
        <w:t>functionality in n100 and n101 is available for both less than 5MHz</w:t>
      </w:r>
      <w:r w:rsidR="00803BD6">
        <w:t xml:space="preserve"> CBW</w:t>
      </w:r>
      <w:r w:rsidR="00226834">
        <w:t xml:space="preserve"> and 5MHz CBW.</w:t>
      </w:r>
    </w:p>
    <w:p w14:paraId="21E8FA84" w14:textId="42E20CD4" w:rsidR="00141F09" w:rsidRDefault="00141F09" w:rsidP="008620B0">
      <w:r w:rsidRPr="00537091">
        <w:rPr>
          <w:b/>
        </w:rPr>
        <w:t>Observation 1</w:t>
      </w:r>
      <w:r w:rsidRPr="00537091">
        <w:t xml:space="preserve">: </w:t>
      </w:r>
      <w:r w:rsidR="009C4E69">
        <w:t xml:space="preserve">The support of </w:t>
      </w:r>
      <w:r w:rsidR="009C4E69">
        <w:rPr>
          <w:rFonts w:eastAsia="SimSun"/>
          <w:lang w:eastAsia="zh-CN"/>
        </w:rPr>
        <w:t xml:space="preserve">5MHz CBW </w:t>
      </w:r>
      <w:r w:rsidR="00481567">
        <w:rPr>
          <w:rFonts w:eastAsia="SimSun"/>
          <w:lang w:eastAsia="zh-CN"/>
        </w:rPr>
        <w:t>(</w:t>
      </w:r>
      <w:r w:rsidR="0053530C" w:rsidRPr="00054C13">
        <w:t>5MHz n100: 20 and 2</w:t>
      </w:r>
      <w:r w:rsidR="0053530C">
        <w:t>5</w:t>
      </w:r>
      <w:r w:rsidR="0053530C" w:rsidRPr="00054C13">
        <w:t>RB cases)</w:t>
      </w:r>
      <w:r w:rsidR="0053530C">
        <w:t xml:space="preserve"> </w:t>
      </w:r>
      <w:r w:rsidR="009C4E69">
        <w:rPr>
          <w:rFonts w:eastAsia="SimSun"/>
          <w:lang w:eastAsia="zh-CN"/>
        </w:rPr>
        <w:t>in bands n100 and n101 has been left out of the current WID</w:t>
      </w:r>
      <w:r w:rsidR="00D94715">
        <w:rPr>
          <w:rFonts w:eastAsia="SimSun"/>
          <w:lang w:eastAsia="zh-CN"/>
        </w:rPr>
        <w:t>.</w:t>
      </w:r>
    </w:p>
    <w:p w14:paraId="2F8962CB" w14:textId="2D11273A" w:rsidR="00746CC5" w:rsidRDefault="00BF44DD" w:rsidP="008620B0">
      <w:r w:rsidRPr="00537091">
        <w:rPr>
          <w:b/>
        </w:rPr>
        <w:lastRenderedPageBreak/>
        <w:t xml:space="preserve">Observation </w:t>
      </w:r>
      <w:r w:rsidR="009C4E69">
        <w:rPr>
          <w:b/>
        </w:rPr>
        <w:t>2</w:t>
      </w:r>
      <w:r w:rsidRPr="00537091">
        <w:t xml:space="preserve">: </w:t>
      </w:r>
      <w:r w:rsidR="00527EFD">
        <w:t>UIC – Railways have a clear need</w:t>
      </w:r>
      <w:r w:rsidR="007527CD">
        <w:t xml:space="preserve"> for the</w:t>
      </w:r>
      <w:r w:rsidR="00527EFD">
        <w:t xml:space="preserve"> </w:t>
      </w:r>
      <w:r w:rsidR="00607A3C">
        <w:t xml:space="preserve">support </w:t>
      </w:r>
      <w:r w:rsidR="00AC4D4B">
        <w:t xml:space="preserve">of </w:t>
      </w:r>
      <w:r w:rsidR="00607A3C">
        <w:t>CA/DC in both</w:t>
      </w:r>
      <w:r w:rsidR="00601855">
        <w:t xml:space="preserve"> less</w:t>
      </w:r>
      <w:r w:rsidR="00607A3C">
        <w:t xml:space="preserve"> than 5MHz </w:t>
      </w:r>
      <w:r w:rsidR="00803BD6">
        <w:t xml:space="preserve">CBW </w:t>
      </w:r>
      <w:r w:rsidR="00607A3C">
        <w:t>and 5MHz CBW</w:t>
      </w:r>
      <w:r w:rsidR="005D2548">
        <w:t>.</w:t>
      </w:r>
    </w:p>
    <w:p w14:paraId="7CA380BB" w14:textId="77777777" w:rsidR="00553179" w:rsidRPr="008656F1" w:rsidRDefault="00553179" w:rsidP="00553179">
      <w:pPr>
        <w:pStyle w:val="Heading1"/>
      </w:pPr>
      <w:r w:rsidRPr="008656F1">
        <w:t xml:space="preserve">Conclusions </w:t>
      </w:r>
    </w:p>
    <w:p w14:paraId="278E8098" w14:textId="6CB7379D" w:rsidR="00553179" w:rsidRPr="008656F1" w:rsidRDefault="00553179" w:rsidP="00553179">
      <w:pPr>
        <w:rPr>
          <w:lang w:eastAsia="zh-CN"/>
        </w:rPr>
      </w:pPr>
      <w:r w:rsidRPr="008656F1">
        <w:rPr>
          <w:lang w:eastAsia="zh-CN"/>
        </w:rPr>
        <w:t xml:space="preserve">Based on the discussion above, the following proposal </w:t>
      </w:r>
      <w:r w:rsidR="00C56586">
        <w:rPr>
          <w:lang w:eastAsia="zh-CN"/>
        </w:rPr>
        <w:t>has been</w:t>
      </w:r>
      <w:r w:rsidRPr="008656F1">
        <w:rPr>
          <w:lang w:eastAsia="zh-CN"/>
        </w:rPr>
        <w:t xml:space="preserve"> formulated: </w:t>
      </w:r>
    </w:p>
    <w:p w14:paraId="20E80809" w14:textId="3ADDA52C" w:rsidR="00553179" w:rsidRDefault="00553179" w:rsidP="00553179">
      <w:r w:rsidRPr="005C01C8">
        <w:rPr>
          <w:b/>
        </w:rPr>
        <w:t>Proposal 1</w:t>
      </w:r>
      <w:r w:rsidRPr="005C01C8">
        <w:t xml:space="preserve">: </w:t>
      </w:r>
      <w:r w:rsidR="00A47543">
        <w:t xml:space="preserve">Agree to </w:t>
      </w:r>
      <w:r w:rsidR="00170265">
        <w:t xml:space="preserve">include in </w:t>
      </w:r>
      <w:r w:rsidR="00A47543" w:rsidRPr="00A47543">
        <w:t>WID RP-240832</w:t>
      </w:r>
      <w:r w:rsidR="00A47543">
        <w:t xml:space="preserve"> CA/DC support for 5MHz CBW</w:t>
      </w:r>
      <w:r w:rsidR="002E4B59">
        <w:t xml:space="preserve"> (both 20RB and 25RB).</w:t>
      </w:r>
    </w:p>
    <w:p w14:paraId="58914AF7" w14:textId="3F6F7396" w:rsidR="00FD5D9B" w:rsidRPr="004804E6" w:rsidRDefault="00FD5D9B" w:rsidP="00303393">
      <w:pPr>
        <w:pStyle w:val="Heading1"/>
      </w:pPr>
      <w:r w:rsidRPr="004804E6">
        <w:t>References</w:t>
      </w:r>
    </w:p>
    <w:p w14:paraId="7DA43146" w14:textId="2C2360D0" w:rsidR="00737F20" w:rsidRDefault="00FD5D9B" w:rsidP="00274A76">
      <w:pPr>
        <w:ind w:left="533" w:hanging="533"/>
        <w:rPr>
          <w:lang w:eastAsia="zh-CN"/>
        </w:rPr>
      </w:pPr>
      <w:r w:rsidRPr="00A0781A">
        <w:rPr>
          <w:lang w:eastAsia="zh-CN"/>
        </w:rPr>
        <w:t>[1]</w:t>
      </w:r>
      <w:r w:rsidRPr="00A0781A">
        <w:rPr>
          <w:lang w:eastAsia="zh-CN"/>
        </w:rPr>
        <w:tab/>
      </w:r>
      <w:r w:rsidR="003E4628" w:rsidRPr="003E4628">
        <w:rPr>
          <w:lang w:eastAsia="zh-CN"/>
        </w:rPr>
        <w:t>RP-240832</w:t>
      </w:r>
      <w:r w:rsidR="00567920">
        <w:rPr>
          <w:lang w:eastAsia="zh-CN"/>
        </w:rPr>
        <w:t xml:space="preserve"> </w:t>
      </w:r>
      <w:r w:rsidR="00567920" w:rsidRPr="00567920">
        <w:rPr>
          <w:lang w:eastAsia="zh-CN"/>
        </w:rPr>
        <w:t>NR channel BW less than 5MHz for FR1 Phase 2</w:t>
      </w:r>
      <w:r w:rsidR="00567920" w:rsidRPr="00567920">
        <w:rPr>
          <w:lang w:eastAsia="zh-CN"/>
        </w:rPr>
        <w:tab/>
      </w:r>
    </w:p>
    <w:p w14:paraId="688711B3" w14:textId="544F7A6A" w:rsidR="00567920" w:rsidRDefault="00567920" w:rsidP="00274A76">
      <w:pPr>
        <w:ind w:left="533" w:hanging="533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D9600B" w:rsidRPr="00D9600B">
        <w:rPr>
          <w:lang w:eastAsia="zh-CN"/>
        </w:rPr>
        <w:t>RP-240108</w:t>
      </w:r>
      <w:r w:rsidR="000F661E">
        <w:rPr>
          <w:lang w:eastAsia="zh-CN"/>
        </w:rPr>
        <w:t xml:space="preserve"> </w:t>
      </w:r>
      <w:r w:rsidR="000F661E" w:rsidRPr="000F661E">
        <w:rPr>
          <w:lang w:eastAsia="zh-CN"/>
        </w:rPr>
        <w:t>3 MHz NR CA/DC request for Release 19</w:t>
      </w:r>
    </w:p>
    <w:p w14:paraId="4AB25164" w14:textId="65A7D555" w:rsidR="00ED3188" w:rsidRPr="00797F4E" w:rsidRDefault="00ED3188" w:rsidP="002E4B59">
      <w:pPr>
        <w:rPr>
          <w:lang w:val="en-US"/>
        </w:rPr>
      </w:pPr>
    </w:p>
    <w:sectPr w:rsidR="00ED3188" w:rsidRPr="00797F4E" w:rsidSect="009514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DFEB1" w14:textId="77777777" w:rsidR="00F8553F" w:rsidRDefault="00F8553F">
      <w:r>
        <w:separator/>
      </w:r>
    </w:p>
  </w:endnote>
  <w:endnote w:type="continuationSeparator" w:id="0">
    <w:p w14:paraId="11137D83" w14:textId="77777777" w:rsidR="00F8553F" w:rsidRDefault="00F8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CF056" w14:textId="77777777" w:rsidR="00F66535" w:rsidRDefault="00F665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EBF08" w14:textId="77777777" w:rsidR="001004B9" w:rsidRDefault="001004B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8F8E1" w14:textId="77777777" w:rsidR="00F66535" w:rsidRDefault="00F66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E1D56" w14:textId="77777777" w:rsidR="00F8553F" w:rsidRDefault="00F8553F">
      <w:r>
        <w:separator/>
      </w:r>
    </w:p>
  </w:footnote>
  <w:footnote w:type="continuationSeparator" w:id="0">
    <w:p w14:paraId="67AB103C" w14:textId="77777777" w:rsidR="00F8553F" w:rsidRDefault="00F8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F68F0" w14:textId="77777777" w:rsidR="00F66535" w:rsidRDefault="00F665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06D37" w14:textId="7E15DEA6" w:rsidR="00F66535" w:rsidRDefault="00F665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6C7E" w14:textId="77777777" w:rsidR="00F66535" w:rsidRDefault="00F665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6A44B5E"/>
    <w:multiLevelType w:val="hybridMultilevel"/>
    <w:tmpl w:val="53961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A743E"/>
    <w:multiLevelType w:val="multilevel"/>
    <w:tmpl w:val="9368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1557550">
    <w:abstractNumId w:val="34"/>
  </w:num>
  <w:num w:numId="2" w16cid:durableId="686105815">
    <w:abstractNumId w:val="10"/>
  </w:num>
  <w:num w:numId="3" w16cid:durableId="1732000318">
    <w:abstractNumId w:val="17"/>
  </w:num>
  <w:num w:numId="4" w16cid:durableId="1275406597">
    <w:abstractNumId w:val="22"/>
  </w:num>
  <w:num w:numId="5" w16cid:durableId="294913787">
    <w:abstractNumId w:val="2"/>
  </w:num>
  <w:num w:numId="6" w16cid:durableId="1505898159">
    <w:abstractNumId w:val="3"/>
  </w:num>
  <w:num w:numId="7" w16cid:durableId="1091896628">
    <w:abstractNumId w:val="10"/>
  </w:num>
  <w:num w:numId="8" w16cid:durableId="575359599">
    <w:abstractNumId w:val="10"/>
  </w:num>
  <w:num w:numId="9" w16cid:durableId="4289237">
    <w:abstractNumId w:val="21"/>
  </w:num>
  <w:num w:numId="10" w16cid:durableId="302276862">
    <w:abstractNumId w:val="31"/>
  </w:num>
  <w:num w:numId="11" w16cid:durableId="6538032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7245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111779796">
    <w:abstractNumId w:val="8"/>
  </w:num>
  <w:num w:numId="14" w16cid:durableId="1951088714">
    <w:abstractNumId w:val="27"/>
  </w:num>
  <w:num w:numId="15" w16cid:durableId="1131366425">
    <w:abstractNumId w:val="11"/>
  </w:num>
  <w:num w:numId="16" w16cid:durableId="471335572">
    <w:abstractNumId w:val="10"/>
  </w:num>
  <w:num w:numId="17" w16cid:durableId="396826066">
    <w:abstractNumId w:val="10"/>
  </w:num>
  <w:num w:numId="18" w16cid:durableId="1073239391">
    <w:abstractNumId w:val="37"/>
  </w:num>
  <w:num w:numId="19" w16cid:durableId="1685016315">
    <w:abstractNumId w:val="27"/>
  </w:num>
  <w:num w:numId="20" w16cid:durableId="586308279">
    <w:abstractNumId w:val="5"/>
  </w:num>
  <w:num w:numId="21" w16cid:durableId="489637236">
    <w:abstractNumId w:val="26"/>
  </w:num>
  <w:num w:numId="22" w16cid:durableId="60375988">
    <w:abstractNumId w:val="20"/>
  </w:num>
  <w:num w:numId="23" w16cid:durableId="48038388">
    <w:abstractNumId w:val="13"/>
  </w:num>
  <w:num w:numId="24" w16cid:durableId="2123260062">
    <w:abstractNumId w:val="15"/>
  </w:num>
  <w:num w:numId="25" w16cid:durableId="472790716">
    <w:abstractNumId w:val="28"/>
  </w:num>
  <w:num w:numId="26" w16cid:durableId="3677754">
    <w:abstractNumId w:val="7"/>
  </w:num>
  <w:num w:numId="27" w16cid:durableId="1784611668">
    <w:abstractNumId w:val="36"/>
  </w:num>
  <w:num w:numId="28" w16cid:durableId="32584355">
    <w:abstractNumId w:val="9"/>
  </w:num>
  <w:num w:numId="29" w16cid:durableId="1619683411">
    <w:abstractNumId w:val="19"/>
  </w:num>
  <w:num w:numId="30" w16cid:durableId="546333443">
    <w:abstractNumId w:val="23"/>
  </w:num>
  <w:num w:numId="31" w16cid:durableId="720518909">
    <w:abstractNumId w:val="16"/>
  </w:num>
  <w:num w:numId="32" w16cid:durableId="1307471194">
    <w:abstractNumId w:val="18"/>
  </w:num>
  <w:num w:numId="33" w16cid:durableId="480468723">
    <w:abstractNumId w:val="33"/>
  </w:num>
  <w:num w:numId="34" w16cid:durableId="949892716">
    <w:abstractNumId w:val="30"/>
  </w:num>
  <w:num w:numId="35" w16cid:durableId="841313664">
    <w:abstractNumId w:val="32"/>
  </w:num>
  <w:num w:numId="36" w16cid:durableId="207225772">
    <w:abstractNumId w:val="25"/>
  </w:num>
  <w:num w:numId="37" w16cid:durableId="1905749703">
    <w:abstractNumId w:val="14"/>
  </w:num>
  <w:num w:numId="38" w16cid:durableId="1496913705">
    <w:abstractNumId w:val="29"/>
  </w:num>
  <w:num w:numId="39" w16cid:durableId="240334226">
    <w:abstractNumId w:val="4"/>
  </w:num>
  <w:num w:numId="40" w16cid:durableId="1139686423">
    <w:abstractNumId w:val="6"/>
  </w:num>
  <w:num w:numId="41" w16cid:durableId="1359623411">
    <w:abstractNumId w:val="1"/>
  </w:num>
  <w:num w:numId="42" w16cid:durableId="192302697">
    <w:abstractNumId w:val="24"/>
  </w:num>
  <w:num w:numId="43" w16cid:durableId="1095714445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2E24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352"/>
    <w:rsid w:val="00014451"/>
    <w:rsid w:val="00014963"/>
    <w:rsid w:val="00014C47"/>
    <w:rsid w:val="00014DE3"/>
    <w:rsid w:val="0001536D"/>
    <w:rsid w:val="000158E1"/>
    <w:rsid w:val="0001649B"/>
    <w:rsid w:val="0001724C"/>
    <w:rsid w:val="000179A2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0DD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334D"/>
    <w:rsid w:val="0004406F"/>
    <w:rsid w:val="00044123"/>
    <w:rsid w:val="00044985"/>
    <w:rsid w:val="00044BFD"/>
    <w:rsid w:val="0004504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4C13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47B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231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87B61"/>
    <w:rsid w:val="0009044A"/>
    <w:rsid w:val="000915AF"/>
    <w:rsid w:val="0009175D"/>
    <w:rsid w:val="00091BFD"/>
    <w:rsid w:val="00091C47"/>
    <w:rsid w:val="00091C78"/>
    <w:rsid w:val="000923CF"/>
    <w:rsid w:val="000925AD"/>
    <w:rsid w:val="000925D2"/>
    <w:rsid w:val="000947DE"/>
    <w:rsid w:val="00094940"/>
    <w:rsid w:val="00094A7A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2FA0"/>
    <w:rsid w:val="000A366D"/>
    <w:rsid w:val="000A3954"/>
    <w:rsid w:val="000A3E98"/>
    <w:rsid w:val="000A471D"/>
    <w:rsid w:val="000A4E33"/>
    <w:rsid w:val="000A5151"/>
    <w:rsid w:val="000A5594"/>
    <w:rsid w:val="000A590F"/>
    <w:rsid w:val="000A7627"/>
    <w:rsid w:val="000A773E"/>
    <w:rsid w:val="000A77AD"/>
    <w:rsid w:val="000A7819"/>
    <w:rsid w:val="000A7B11"/>
    <w:rsid w:val="000A7BD5"/>
    <w:rsid w:val="000A7C07"/>
    <w:rsid w:val="000B0854"/>
    <w:rsid w:val="000B0BA7"/>
    <w:rsid w:val="000B1F1E"/>
    <w:rsid w:val="000B2393"/>
    <w:rsid w:val="000B36BA"/>
    <w:rsid w:val="000B3B5B"/>
    <w:rsid w:val="000B3F62"/>
    <w:rsid w:val="000B4284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33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61E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6D3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4A16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0BB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A4A"/>
    <w:rsid w:val="00140CB7"/>
    <w:rsid w:val="00140F21"/>
    <w:rsid w:val="00141D2F"/>
    <w:rsid w:val="00141F09"/>
    <w:rsid w:val="001420CF"/>
    <w:rsid w:val="00143488"/>
    <w:rsid w:val="00143648"/>
    <w:rsid w:val="00143759"/>
    <w:rsid w:val="00143C8B"/>
    <w:rsid w:val="00143F56"/>
    <w:rsid w:val="001446B1"/>
    <w:rsid w:val="001448B7"/>
    <w:rsid w:val="00145009"/>
    <w:rsid w:val="001458DA"/>
    <w:rsid w:val="0014597A"/>
    <w:rsid w:val="00145C2A"/>
    <w:rsid w:val="00146015"/>
    <w:rsid w:val="001460BE"/>
    <w:rsid w:val="001462C7"/>
    <w:rsid w:val="001477D9"/>
    <w:rsid w:val="00151161"/>
    <w:rsid w:val="0015196F"/>
    <w:rsid w:val="00151A13"/>
    <w:rsid w:val="00152BC7"/>
    <w:rsid w:val="00152CAE"/>
    <w:rsid w:val="00153B6A"/>
    <w:rsid w:val="00153C4E"/>
    <w:rsid w:val="001544AE"/>
    <w:rsid w:val="00154897"/>
    <w:rsid w:val="00156FA1"/>
    <w:rsid w:val="0015714C"/>
    <w:rsid w:val="0016089E"/>
    <w:rsid w:val="00160B74"/>
    <w:rsid w:val="00160DC4"/>
    <w:rsid w:val="00161EF3"/>
    <w:rsid w:val="0016231C"/>
    <w:rsid w:val="001626D7"/>
    <w:rsid w:val="00162C66"/>
    <w:rsid w:val="0016329F"/>
    <w:rsid w:val="00163D7E"/>
    <w:rsid w:val="001640B6"/>
    <w:rsid w:val="001645B2"/>
    <w:rsid w:val="001645E0"/>
    <w:rsid w:val="00164D63"/>
    <w:rsid w:val="00165689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265"/>
    <w:rsid w:val="001705AC"/>
    <w:rsid w:val="001709E4"/>
    <w:rsid w:val="00170A94"/>
    <w:rsid w:val="00170C0E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32B"/>
    <w:rsid w:val="00177C30"/>
    <w:rsid w:val="00181AD5"/>
    <w:rsid w:val="001822D6"/>
    <w:rsid w:val="001824D1"/>
    <w:rsid w:val="001825E9"/>
    <w:rsid w:val="00182A8A"/>
    <w:rsid w:val="00182B48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091"/>
    <w:rsid w:val="001933B6"/>
    <w:rsid w:val="001933D0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B83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C61"/>
    <w:rsid w:val="001C2EE7"/>
    <w:rsid w:val="001C3133"/>
    <w:rsid w:val="001C34DC"/>
    <w:rsid w:val="001C37A9"/>
    <w:rsid w:val="001C389D"/>
    <w:rsid w:val="001C41A0"/>
    <w:rsid w:val="001C5661"/>
    <w:rsid w:val="001C5836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598"/>
    <w:rsid w:val="001E4987"/>
    <w:rsid w:val="001E4ACC"/>
    <w:rsid w:val="001E5665"/>
    <w:rsid w:val="001E5D78"/>
    <w:rsid w:val="001E61FB"/>
    <w:rsid w:val="001E71A9"/>
    <w:rsid w:val="001E74A4"/>
    <w:rsid w:val="001E753A"/>
    <w:rsid w:val="001E7AF2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760"/>
    <w:rsid w:val="00207D80"/>
    <w:rsid w:val="00210250"/>
    <w:rsid w:val="00210A00"/>
    <w:rsid w:val="00210AB3"/>
    <w:rsid w:val="0021109A"/>
    <w:rsid w:val="00211125"/>
    <w:rsid w:val="002113BC"/>
    <w:rsid w:val="00211BA2"/>
    <w:rsid w:val="002122E4"/>
    <w:rsid w:val="00212630"/>
    <w:rsid w:val="00212E84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1B45"/>
    <w:rsid w:val="00221F97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834"/>
    <w:rsid w:val="0022692A"/>
    <w:rsid w:val="00226E14"/>
    <w:rsid w:val="002275D2"/>
    <w:rsid w:val="00230567"/>
    <w:rsid w:val="002308B8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28B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24F"/>
    <w:rsid w:val="0025089C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6091"/>
    <w:rsid w:val="00256DE0"/>
    <w:rsid w:val="002575D7"/>
    <w:rsid w:val="00257F80"/>
    <w:rsid w:val="00260116"/>
    <w:rsid w:val="002603E9"/>
    <w:rsid w:val="00260424"/>
    <w:rsid w:val="00260CB9"/>
    <w:rsid w:val="00261071"/>
    <w:rsid w:val="00261C7B"/>
    <w:rsid w:val="00261D36"/>
    <w:rsid w:val="00262216"/>
    <w:rsid w:val="00262996"/>
    <w:rsid w:val="002629DD"/>
    <w:rsid w:val="00262CCC"/>
    <w:rsid w:val="002630BA"/>
    <w:rsid w:val="002635C0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0F01"/>
    <w:rsid w:val="00271981"/>
    <w:rsid w:val="00271CA1"/>
    <w:rsid w:val="002720E9"/>
    <w:rsid w:val="002721B4"/>
    <w:rsid w:val="00272254"/>
    <w:rsid w:val="00273211"/>
    <w:rsid w:val="00273EBD"/>
    <w:rsid w:val="0027421E"/>
    <w:rsid w:val="00274815"/>
    <w:rsid w:val="002749A5"/>
    <w:rsid w:val="00274A76"/>
    <w:rsid w:val="00274AFD"/>
    <w:rsid w:val="00274F83"/>
    <w:rsid w:val="0027520E"/>
    <w:rsid w:val="002757A5"/>
    <w:rsid w:val="00275B69"/>
    <w:rsid w:val="002766C3"/>
    <w:rsid w:val="0027699C"/>
    <w:rsid w:val="00276A44"/>
    <w:rsid w:val="002773AF"/>
    <w:rsid w:val="00277DDF"/>
    <w:rsid w:val="00280251"/>
    <w:rsid w:val="00280B47"/>
    <w:rsid w:val="0028146A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97E2E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401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5B0F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27CA"/>
    <w:rsid w:val="002D32A6"/>
    <w:rsid w:val="002D39A1"/>
    <w:rsid w:val="002D4A67"/>
    <w:rsid w:val="002D4B4A"/>
    <w:rsid w:val="002D4D8E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B59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20D"/>
    <w:rsid w:val="00302310"/>
    <w:rsid w:val="003027DB"/>
    <w:rsid w:val="0030299D"/>
    <w:rsid w:val="00302FC2"/>
    <w:rsid w:val="00303418"/>
    <w:rsid w:val="00304F87"/>
    <w:rsid w:val="0030598F"/>
    <w:rsid w:val="00305B75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4476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5D7"/>
    <w:rsid w:val="003527B2"/>
    <w:rsid w:val="00352855"/>
    <w:rsid w:val="003529B8"/>
    <w:rsid w:val="00352EED"/>
    <w:rsid w:val="0035466A"/>
    <w:rsid w:val="0035574C"/>
    <w:rsid w:val="00355EBC"/>
    <w:rsid w:val="0035625A"/>
    <w:rsid w:val="003566FF"/>
    <w:rsid w:val="00356AE9"/>
    <w:rsid w:val="00360487"/>
    <w:rsid w:val="0036082C"/>
    <w:rsid w:val="00360CF3"/>
    <w:rsid w:val="00361050"/>
    <w:rsid w:val="003610D3"/>
    <w:rsid w:val="00361246"/>
    <w:rsid w:val="003613A3"/>
    <w:rsid w:val="00361F92"/>
    <w:rsid w:val="00362B5F"/>
    <w:rsid w:val="00363852"/>
    <w:rsid w:val="00363A78"/>
    <w:rsid w:val="003641E2"/>
    <w:rsid w:val="00364D7D"/>
    <w:rsid w:val="00365386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1D4D"/>
    <w:rsid w:val="0037247C"/>
    <w:rsid w:val="003726C4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5BF"/>
    <w:rsid w:val="003838AE"/>
    <w:rsid w:val="00384028"/>
    <w:rsid w:val="00384CBF"/>
    <w:rsid w:val="00384FD9"/>
    <w:rsid w:val="003850DB"/>
    <w:rsid w:val="003865BA"/>
    <w:rsid w:val="003865CA"/>
    <w:rsid w:val="00386E67"/>
    <w:rsid w:val="003901C2"/>
    <w:rsid w:val="003903D3"/>
    <w:rsid w:val="00390764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7DC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A54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DB7"/>
    <w:rsid w:val="003B1F56"/>
    <w:rsid w:val="003B2108"/>
    <w:rsid w:val="003B2249"/>
    <w:rsid w:val="003B2345"/>
    <w:rsid w:val="003B2FD4"/>
    <w:rsid w:val="003B3A3B"/>
    <w:rsid w:val="003B4426"/>
    <w:rsid w:val="003B477E"/>
    <w:rsid w:val="003B4971"/>
    <w:rsid w:val="003B5182"/>
    <w:rsid w:val="003B5239"/>
    <w:rsid w:val="003B52F7"/>
    <w:rsid w:val="003B5923"/>
    <w:rsid w:val="003B5A0D"/>
    <w:rsid w:val="003B5D9E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41BC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3F9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628"/>
    <w:rsid w:val="003E4724"/>
    <w:rsid w:val="003E4B10"/>
    <w:rsid w:val="003E5AD7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085"/>
    <w:rsid w:val="004246C0"/>
    <w:rsid w:val="00424AC8"/>
    <w:rsid w:val="00424FB4"/>
    <w:rsid w:val="004251D0"/>
    <w:rsid w:val="00425403"/>
    <w:rsid w:val="00425B2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66C"/>
    <w:rsid w:val="00432A6B"/>
    <w:rsid w:val="00433E48"/>
    <w:rsid w:val="00434194"/>
    <w:rsid w:val="00434272"/>
    <w:rsid w:val="004345F3"/>
    <w:rsid w:val="00434855"/>
    <w:rsid w:val="00435233"/>
    <w:rsid w:val="004354E2"/>
    <w:rsid w:val="00435A41"/>
    <w:rsid w:val="00436BD2"/>
    <w:rsid w:val="00436F3A"/>
    <w:rsid w:val="00436FD6"/>
    <w:rsid w:val="00437177"/>
    <w:rsid w:val="004377A8"/>
    <w:rsid w:val="00437BD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84A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68FE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1743"/>
    <w:rsid w:val="00472366"/>
    <w:rsid w:val="00472760"/>
    <w:rsid w:val="00472A91"/>
    <w:rsid w:val="00473001"/>
    <w:rsid w:val="00473A29"/>
    <w:rsid w:val="004750FF"/>
    <w:rsid w:val="00475160"/>
    <w:rsid w:val="0047518D"/>
    <w:rsid w:val="00476DDA"/>
    <w:rsid w:val="0047795F"/>
    <w:rsid w:val="00480493"/>
    <w:rsid w:val="004804E6"/>
    <w:rsid w:val="00481567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751"/>
    <w:rsid w:val="00490FAB"/>
    <w:rsid w:val="0049171C"/>
    <w:rsid w:val="00492B50"/>
    <w:rsid w:val="00493BEB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3AE"/>
    <w:rsid w:val="004A3533"/>
    <w:rsid w:val="004A397D"/>
    <w:rsid w:val="004A3C64"/>
    <w:rsid w:val="004A4CBF"/>
    <w:rsid w:val="004A618A"/>
    <w:rsid w:val="004A6954"/>
    <w:rsid w:val="004A72C0"/>
    <w:rsid w:val="004A7DD7"/>
    <w:rsid w:val="004A7F67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487C"/>
    <w:rsid w:val="004C53D8"/>
    <w:rsid w:val="004C5872"/>
    <w:rsid w:val="004C5CE1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6DBA"/>
    <w:rsid w:val="004D71E0"/>
    <w:rsid w:val="004D7610"/>
    <w:rsid w:val="004E14D0"/>
    <w:rsid w:val="004E1CB3"/>
    <w:rsid w:val="004E23A7"/>
    <w:rsid w:val="004E2453"/>
    <w:rsid w:val="004E2554"/>
    <w:rsid w:val="004E3AF7"/>
    <w:rsid w:val="004E52DE"/>
    <w:rsid w:val="004E5418"/>
    <w:rsid w:val="004E5D84"/>
    <w:rsid w:val="004E68C1"/>
    <w:rsid w:val="004E6B02"/>
    <w:rsid w:val="004E76F5"/>
    <w:rsid w:val="004E7C97"/>
    <w:rsid w:val="004F0F78"/>
    <w:rsid w:val="004F16E2"/>
    <w:rsid w:val="004F21EE"/>
    <w:rsid w:val="004F30C6"/>
    <w:rsid w:val="004F49CA"/>
    <w:rsid w:val="004F6373"/>
    <w:rsid w:val="004F6B1F"/>
    <w:rsid w:val="004F6CE2"/>
    <w:rsid w:val="004F6E37"/>
    <w:rsid w:val="004F7A89"/>
    <w:rsid w:val="004F7FDC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600"/>
    <w:rsid w:val="005059E2"/>
    <w:rsid w:val="00505C31"/>
    <w:rsid w:val="00505CC2"/>
    <w:rsid w:val="005071A2"/>
    <w:rsid w:val="00507646"/>
    <w:rsid w:val="00507BD9"/>
    <w:rsid w:val="00507F26"/>
    <w:rsid w:val="00510144"/>
    <w:rsid w:val="0051016B"/>
    <w:rsid w:val="005109C8"/>
    <w:rsid w:val="00510B56"/>
    <w:rsid w:val="00511509"/>
    <w:rsid w:val="005115E2"/>
    <w:rsid w:val="005117AD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28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EFD"/>
    <w:rsid w:val="00530791"/>
    <w:rsid w:val="00531682"/>
    <w:rsid w:val="00532610"/>
    <w:rsid w:val="005332D7"/>
    <w:rsid w:val="005334D5"/>
    <w:rsid w:val="0053388B"/>
    <w:rsid w:val="005346E8"/>
    <w:rsid w:val="0053530C"/>
    <w:rsid w:val="0053569A"/>
    <w:rsid w:val="005358AB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1EC8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4E2"/>
    <w:rsid w:val="0054769B"/>
    <w:rsid w:val="00547C2B"/>
    <w:rsid w:val="00547DFE"/>
    <w:rsid w:val="00550583"/>
    <w:rsid w:val="00550A34"/>
    <w:rsid w:val="00550C47"/>
    <w:rsid w:val="00550D1C"/>
    <w:rsid w:val="00550FDA"/>
    <w:rsid w:val="005516F1"/>
    <w:rsid w:val="00551A0C"/>
    <w:rsid w:val="00551DD2"/>
    <w:rsid w:val="00551ED9"/>
    <w:rsid w:val="00552C55"/>
    <w:rsid w:val="005530AB"/>
    <w:rsid w:val="00553179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C4F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920"/>
    <w:rsid w:val="00567F3B"/>
    <w:rsid w:val="00567F69"/>
    <w:rsid w:val="0057026E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755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4AE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06F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18FF"/>
    <w:rsid w:val="005B25EB"/>
    <w:rsid w:val="005B3056"/>
    <w:rsid w:val="005B3177"/>
    <w:rsid w:val="005B344B"/>
    <w:rsid w:val="005B351E"/>
    <w:rsid w:val="005B420E"/>
    <w:rsid w:val="005B4B60"/>
    <w:rsid w:val="005B4D3C"/>
    <w:rsid w:val="005B4EA1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91"/>
    <w:rsid w:val="005D1CF3"/>
    <w:rsid w:val="005D2118"/>
    <w:rsid w:val="005D2548"/>
    <w:rsid w:val="005D2B9B"/>
    <w:rsid w:val="005D3412"/>
    <w:rsid w:val="005D3963"/>
    <w:rsid w:val="005D59BB"/>
    <w:rsid w:val="005D6300"/>
    <w:rsid w:val="005D6BCB"/>
    <w:rsid w:val="005D6CA2"/>
    <w:rsid w:val="005D713B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24F4"/>
    <w:rsid w:val="005E2DC7"/>
    <w:rsid w:val="005E349F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417"/>
    <w:rsid w:val="005F6B1E"/>
    <w:rsid w:val="005F6E26"/>
    <w:rsid w:val="006000FF"/>
    <w:rsid w:val="00600633"/>
    <w:rsid w:val="006010A4"/>
    <w:rsid w:val="00601855"/>
    <w:rsid w:val="006020E1"/>
    <w:rsid w:val="0060311B"/>
    <w:rsid w:val="0060349C"/>
    <w:rsid w:val="006034A7"/>
    <w:rsid w:val="00603906"/>
    <w:rsid w:val="00604275"/>
    <w:rsid w:val="00604847"/>
    <w:rsid w:val="00604D12"/>
    <w:rsid w:val="00606874"/>
    <w:rsid w:val="00606DD8"/>
    <w:rsid w:val="00607A3C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5E3D"/>
    <w:rsid w:val="00617417"/>
    <w:rsid w:val="006177D1"/>
    <w:rsid w:val="0061799E"/>
    <w:rsid w:val="0062093A"/>
    <w:rsid w:val="0062144E"/>
    <w:rsid w:val="0062189D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EDD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751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2C6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6F46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87A8B"/>
    <w:rsid w:val="00690875"/>
    <w:rsid w:val="00690BA3"/>
    <w:rsid w:val="0069121E"/>
    <w:rsid w:val="00691346"/>
    <w:rsid w:val="0069246C"/>
    <w:rsid w:val="00692C5A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06"/>
    <w:rsid w:val="0069733E"/>
    <w:rsid w:val="0069736E"/>
    <w:rsid w:val="006977CC"/>
    <w:rsid w:val="006979A7"/>
    <w:rsid w:val="006A05DF"/>
    <w:rsid w:val="006A0707"/>
    <w:rsid w:val="006A07B9"/>
    <w:rsid w:val="006A1830"/>
    <w:rsid w:val="006A21F4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5CED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407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E14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4003"/>
    <w:rsid w:val="006E5061"/>
    <w:rsid w:val="006E54E1"/>
    <w:rsid w:val="006E5C1E"/>
    <w:rsid w:val="006E662D"/>
    <w:rsid w:val="006E6697"/>
    <w:rsid w:val="006E72D4"/>
    <w:rsid w:val="006E73BD"/>
    <w:rsid w:val="006E7F17"/>
    <w:rsid w:val="006F0288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4AB"/>
    <w:rsid w:val="006F4807"/>
    <w:rsid w:val="006F4CDB"/>
    <w:rsid w:val="006F529E"/>
    <w:rsid w:val="006F5548"/>
    <w:rsid w:val="006F5576"/>
    <w:rsid w:val="006F5BAC"/>
    <w:rsid w:val="006F5F57"/>
    <w:rsid w:val="006F65C9"/>
    <w:rsid w:val="006F6645"/>
    <w:rsid w:val="006F7098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0CD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07F8F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71C"/>
    <w:rsid w:val="007133C8"/>
    <w:rsid w:val="00713785"/>
    <w:rsid w:val="00713CF8"/>
    <w:rsid w:val="00713DBF"/>
    <w:rsid w:val="00713F0D"/>
    <w:rsid w:val="00714953"/>
    <w:rsid w:val="00715F29"/>
    <w:rsid w:val="00716909"/>
    <w:rsid w:val="00716A22"/>
    <w:rsid w:val="00717558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27118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37F20"/>
    <w:rsid w:val="007403E9"/>
    <w:rsid w:val="00740509"/>
    <w:rsid w:val="00740A38"/>
    <w:rsid w:val="00740A8D"/>
    <w:rsid w:val="00740AB7"/>
    <w:rsid w:val="007421C4"/>
    <w:rsid w:val="007423DB"/>
    <w:rsid w:val="00742683"/>
    <w:rsid w:val="0074273F"/>
    <w:rsid w:val="00742EB0"/>
    <w:rsid w:val="0074360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5D1B"/>
    <w:rsid w:val="0074615B"/>
    <w:rsid w:val="00746BCB"/>
    <w:rsid w:val="00746CC5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7CD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3D10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CFD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8C6"/>
    <w:rsid w:val="00786FB4"/>
    <w:rsid w:val="00787E3B"/>
    <w:rsid w:val="00790E56"/>
    <w:rsid w:val="00791C3C"/>
    <w:rsid w:val="00791CB5"/>
    <w:rsid w:val="007923C3"/>
    <w:rsid w:val="007925FD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9E4"/>
    <w:rsid w:val="00797E04"/>
    <w:rsid w:val="00797EBD"/>
    <w:rsid w:val="00797F4E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4B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19AC"/>
    <w:rsid w:val="007C2585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512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04F"/>
    <w:rsid w:val="007E037C"/>
    <w:rsid w:val="007E0487"/>
    <w:rsid w:val="007E0849"/>
    <w:rsid w:val="007E0C31"/>
    <w:rsid w:val="007E0DD3"/>
    <w:rsid w:val="007E122F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0E8D"/>
    <w:rsid w:val="007F1254"/>
    <w:rsid w:val="007F22A2"/>
    <w:rsid w:val="007F2CE5"/>
    <w:rsid w:val="007F43AF"/>
    <w:rsid w:val="007F50DC"/>
    <w:rsid w:val="007F5C28"/>
    <w:rsid w:val="007F5F6C"/>
    <w:rsid w:val="007F6371"/>
    <w:rsid w:val="007F65D5"/>
    <w:rsid w:val="007F6786"/>
    <w:rsid w:val="007F6F42"/>
    <w:rsid w:val="007F70A4"/>
    <w:rsid w:val="007F72B6"/>
    <w:rsid w:val="007F7471"/>
    <w:rsid w:val="007F750B"/>
    <w:rsid w:val="007F7648"/>
    <w:rsid w:val="007F7B24"/>
    <w:rsid w:val="007F7C1D"/>
    <w:rsid w:val="00800059"/>
    <w:rsid w:val="00801881"/>
    <w:rsid w:val="00801A7B"/>
    <w:rsid w:val="008021B6"/>
    <w:rsid w:val="00802C2D"/>
    <w:rsid w:val="00803BD6"/>
    <w:rsid w:val="00804A2A"/>
    <w:rsid w:val="00804D8C"/>
    <w:rsid w:val="00804EC6"/>
    <w:rsid w:val="00805355"/>
    <w:rsid w:val="00805B99"/>
    <w:rsid w:val="00805D18"/>
    <w:rsid w:val="00806376"/>
    <w:rsid w:val="0080698C"/>
    <w:rsid w:val="00810015"/>
    <w:rsid w:val="00811546"/>
    <w:rsid w:val="008116B4"/>
    <w:rsid w:val="00811BDE"/>
    <w:rsid w:val="00811FBE"/>
    <w:rsid w:val="00812818"/>
    <w:rsid w:val="00812D77"/>
    <w:rsid w:val="008134ED"/>
    <w:rsid w:val="00813673"/>
    <w:rsid w:val="00813D75"/>
    <w:rsid w:val="00814E04"/>
    <w:rsid w:val="008150FA"/>
    <w:rsid w:val="00815945"/>
    <w:rsid w:val="008163E9"/>
    <w:rsid w:val="00816495"/>
    <w:rsid w:val="00817033"/>
    <w:rsid w:val="00817267"/>
    <w:rsid w:val="00817678"/>
    <w:rsid w:val="008200CA"/>
    <w:rsid w:val="0082098F"/>
    <w:rsid w:val="00820B3D"/>
    <w:rsid w:val="0082166E"/>
    <w:rsid w:val="008216E6"/>
    <w:rsid w:val="008224AE"/>
    <w:rsid w:val="008229F5"/>
    <w:rsid w:val="00822CDE"/>
    <w:rsid w:val="00822EB2"/>
    <w:rsid w:val="008238C5"/>
    <w:rsid w:val="00824425"/>
    <w:rsid w:val="008258E0"/>
    <w:rsid w:val="00825B7B"/>
    <w:rsid w:val="008263F4"/>
    <w:rsid w:val="00830103"/>
    <w:rsid w:val="00831007"/>
    <w:rsid w:val="008314E4"/>
    <w:rsid w:val="00831A14"/>
    <w:rsid w:val="00831A43"/>
    <w:rsid w:val="00831E21"/>
    <w:rsid w:val="00831F6D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0B0"/>
    <w:rsid w:val="008625CC"/>
    <w:rsid w:val="00862B09"/>
    <w:rsid w:val="00863426"/>
    <w:rsid w:val="00865646"/>
    <w:rsid w:val="008656F1"/>
    <w:rsid w:val="008666D1"/>
    <w:rsid w:val="00866B52"/>
    <w:rsid w:val="00867EA3"/>
    <w:rsid w:val="00870A83"/>
    <w:rsid w:val="00871024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32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3CFB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A80"/>
    <w:rsid w:val="008A2B9A"/>
    <w:rsid w:val="008A30B0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660A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59EB"/>
    <w:rsid w:val="008C6315"/>
    <w:rsid w:val="008C65BC"/>
    <w:rsid w:val="008C65C7"/>
    <w:rsid w:val="008C7CC9"/>
    <w:rsid w:val="008C7D8A"/>
    <w:rsid w:val="008D0570"/>
    <w:rsid w:val="008D0F24"/>
    <w:rsid w:val="008D169B"/>
    <w:rsid w:val="008D2343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2B84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CF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158B"/>
    <w:rsid w:val="008F19D3"/>
    <w:rsid w:val="008F2112"/>
    <w:rsid w:val="008F21B4"/>
    <w:rsid w:val="008F2840"/>
    <w:rsid w:val="008F2F6B"/>
    <w:rsid w:val="008F2F81"/>
    <w:rsid w:val="008F34E2"/>
    <w:rsid w:val="008F4131"/>
    <w:rsid w:val="008F448A"/>
    <w:rsid w:val="008F48E8"/>
    <w:rsid w:val="008F498F"/>
    <w:rsid w:val="008F4AA6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61E5"/>
    <w:rsid w:val="00906359"/>
    <w:rsid w:val="0090699E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369A"/>
    <w:rsid w:val="00913BC7"/>
    <w:rsid w:val="00914475"/>
    <w:rsid w:val="009145CC"/>
    <w:rsid w:val="00915129"/>
    <w:rsid w:val="0091598F"/>
    <w:rsid w:val="00915CA1"/>
    <w:rsid w:val="00916ED9"/>
    <w:rsid w:val="0091764F"/>
    <w:rsid w:val="00920014"/>
    <w:rsid w:val="00920B50"/>
    <w:rsid w:val="0092144F"/>
    <w:rsid w:val="00921BC0"/>
    <w:rsid w:val="00921DE6"/>
    <w:rsid w:val="009226CE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296D"/>
    <w:rsid w:val="009332EF"/>
    <w:rsid w:val="0093343B"/>
    <w:rsid w:val="00933A2D"/>
    <w:rsid w:val="00933AB4"/>
    <w:rsid w:val="00933C27"/>
    <w:rsid w:val="00933CEB"/>
    <w:rsid w:val="00934920"/>
    <w:rsid w:val="009349A5"/>
    <w:rsid w:val="00934B6A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3D19"/>
    <w:rsid w:val="00944791"/>
    <w:rsid w:val="00945C0A"/>
    <w:rsid w:val="00947BAE"/>
    <w:rsid w:val="00950CC2"/>
    <w:rsid w:val="00950D30"/>
    <w:rsid w:val="0095140E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1CE1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07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1A"/>
    <w:rsid w:val="009845C3"/>
    <w:rsid w:val="009848B8"/>
    <w:rsid w:val="00985DEB"/>
    <w:rsid w:val="00985FFE"/>
    <w:rsid w:val="00986289"/>
    <w:rsid w:val="009865DF"/>
    <w:rsid w:val="009867CC"/>
    <w:rsid w:val="00986C52"/>
    <w:rsid w:val="009872E8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1DA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1E9E"/>
    <w:rsid w:val="009B348C"/>
    <w:rsid w:val="009B3569"/>
    <w:rsid w:val="009B36B5"/>
    <w:rsid w:val="009B384B"/>
    <w:rsid w:val="009B3B4E"/>
    <w:rsid w:val="009B3CB4"/>
    <w:rsid w:val="009B405C"/>
    <w:rsid w:val="009B4262"/>
    <w:rsid w:val="009B43B6"/>
    <w:rsid w:val="009B43EC"/>
    <w:rsid w:val="009B513A"/>
    <w:rsid w:val="009B5EDE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1FC1"/>
    <w:rsid w:val="009C2052"/>
    <w:rsid w:val="009C23C5"/>
    <w:rsid w:val="009C2445"/>
    <w:rsid w:val="009C313C"/>
    <w:rsid w:val="009C3492"/>
    <w:rsid w:val="009C3558"/>
    <w:rsid w:val="009C4A88"/>
    <w:rsid w:val="009C4E69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552A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2DBD"/>
    <w:rsid w:val="00A041D3"/>
    <w:rsid w:val="00A051E3"/>
    <w:rsid w:val="00A05753"/>
    <w:rsid w:val="00A06276"/>
    <w:rsid w:val="00A0638E"/>
    <w:rsid w:val="00A07369"/>
    <w:rsid w:val="00A0781A"/>
    <w:rsid w:val="00A07BB3"/>
    <w:rsid w:val="00A07C50"/>
    <w:rsid w:val="00A1011E"/>
    <w:rsid w:val="00A10A06"/>
    <w:rsid w:val="00A10F8F"/>
    <w:rsid w:val="00A111EE"/>
    <w:rsid w:val="00A115E8"/>
    <w:rsid w:val="00A11A09"/>
    <w:rsid w:val="00A12079"/>
    <w:rsid w:val="00A128B8"/>
    <w:rsid w:val="00A12952"/>
    <w:rsid w:val="00A12B48"/>
    <w:rsid w:val="00A13656"/>
    <w:rsid w:val="00A1389C"/>
    <w:rsid w:val="00A14781"/>
    <w:rsid w:val="00A147D7"/>
    <w:rsid w:val="00A14919"/>
    <w:rsid w:val="00A14BA7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B57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335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623"/>
    <w:rsid w:val="00A35816"/>
    <w:rsid w:val="00A35A01"/>
    <w:rsid w:val="00A35DE1"/>
    <w:rsid w:val="00A3746B"/>
    <w:rsid w:val="00A40542"/>
    <w:rsid w:val="00A40C75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6404"/>
    <w:rsid w:val="00A46545"/>
    <w:rsid w:val="00A46C45"/>
    <w:rsid w:val="00A46CE4"/>
    <w:rsid w:val="00A47543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3A38"/>
    <w:rsid w:val="00A53C41"/>
    <w:rsid w:val="00A5433F"/>
    <w:rsid w:val="00A54432"/>
    <w:rsid w:val="00A55667"/>
    <w:rsid w:val="00A557B8"/>
    <w:rsid w:val="00A56490"/>
    <w:rsid w:val="00A56517"/>
    <w:rsid w:val="00A57364"/>
    <w:rsid w:val="00A57E9D"/>
    <w:rsid w:val="00A605FB"/>
    <w:rsid w:val="00A61049"/>
    <w:rsid w:val="00A61F99"/>
    <w:rsid w:val="00A62109"/>
    <w:rsid w:val="00A62CBF"/>
    <w:rsid w:val="00A63864"/>
    <w:rsid w:val="00A6492D"/>
    <w:rsid w:val="00A64EBB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6E1"/>
    <w:rsid w:val="00A7085E"/>
    <w:rsid w:val="00A716D9"/>
    <w:rsid w:val="00A717CE"/>
    <w:rsid w:val="00A7213C"/>
    <w:rsid w:val="00A724D4"/>
    <w:rsid w:val="00A72736"/>
    <w:rsid w:val="00A729EE"/>
    <w:rsid w:val="00A72CD9"/>
    <w:rsid w:val="00A72D75"/>
    <w:rsid w:val="00A74271"/>
    <w:rsid w:val="00A7472C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188"/>
    <w:rsid w:val="00A8586E"/>
    <w:rsid w:val="00A85901"/>
    <w:rsid w:val="00A85AD9"/>
    <w:rsid w:val="00A85D91"/>
    <w:rsid w:val="00A860B5"/>
    <w:rsid w:val="00A869A8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5014"/>
    <w:rsid w:val="00A9654E"/>
    <w:rsid w:val="00A9724B"/>
    <w:rsid w:val="00A972C8"/>
    <w:rsid w:val="00AA0276"/>
    <w:rsid w:val="00AA0A60"/>
    <w:rsid w:val="00AA0B1F"/>
    <w:rsid w:val="00AA0E0B"/>
    <w:rsid w:val="00AA13B4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534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02C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D4B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3F8D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D71"/>
    <w:rsid w:val="00AE2F35"/>
    <w:rsid w:val="00AE323A"/>
    <w:rsid w:val="00AE32F2"/>
    <w:rsid w:val="00AE35D2"/>
    <w:rsid w:val="00AE382F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6BC"/>
    <w:rsid w:val="00AF57D6"/>
    <w:rsid w:val="00AF5B11"/>
    <w:rsid w:val="00AF5DAA"/>
    <w:rsid w:val="00AF67AC"/>
    <w:rsid w:val="00AF7BE3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A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66E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313"/>
    <w:rsid w:val="00B35FFE"/>
    <w:rsid w:val="00B362BB"/>
    <w:rsid w:val="00B363B0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5929"/>
    <w:rsid w:val="00B46D69"/>
    <w:rsid w:val="00B470EF"/>
    <w:rsid w:val="00B47509"/>
    <w:rsid w:val="00B50A30"/>
    <w:rsid w:val="00B50C96"/>
    <w:rsid w:val="00B50EB3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56"/>
    <w:rsid w:val="00B61FC0"/>
    <w:rsid w:val="00B6280C"/>
    <w:rsid w:val="00B62B5B"/>
    <w:rsid w:val="00B63512"/>
    <w:rsid w:val="00B63FC6"/>
    <w:rsid w:val="00B6449F"/>
    <w:rsid w:val="00B64D5C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CA2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072E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5F9A"/>
    <w:rsid w:val="00B96730"/>
    <w:rsid w:val="00B973B5"/>
    <w:rsid w:val="00B97422"/>
    <w:rsid w:val="00BA0DFA"/>
    <w:rsid w:val="00BA105E"/>
    <w:rsid w:val="00BA16C8"/>
    <w:rsid w:val="00BA16F6"/>
    <w:rsid w:val="00BA22AA"/>
    <w:rsid w:val="00BA27FC"/>
    <w:rsid w:val="00BA2E28"/>
    <w:rsid w:val="00BA3D64"/>
    <w:rsid w:val="00BA3FFA"/>
    <w:rsid w:val="00BA4081"/>
    <w:rsid w:val="00BA4225"/>
    <w:rsid w:val="00BA42F2"/>
    <w:rsid w:val="00BA4558"/>
    <w:rsid w:val="00BA559B"/>
    <w:rsid w:val="00BA55DD"/>
    <w:rsid w:val="00BA5D4C"/>
    <w:rsid w:val="00BA771A"/>
    <w:rsid w:val="00BA796C"/>
    <w:rsid w:val="00BA79DE"/>
    <w:rsid w:val="00BA7DCA"/>
    <w:rsid w:val="00BB062C"/>
    <w:rsid w:val="00BB0802"/>
    <w:rsid w:val="00BB08CD"/>
    <w:rsid w:val="00BB0A30"/>
    <w:rsid w:val="00BB0BC2"/>
    <w:rsid w:val="00BB0FA8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6AC4"/>
    <w:rsid w:val="00BC763C"/>
    <w:rsid w:val="00BC7B0E"/>
    <w:rsid w:val="00BC7F21"/>
    <w:rsid w:val="00BD058D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1C6E"/>
    <w:rsid w:val="00BE277C"/>
    <w:rsid w:val="00BE2DD8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44DD"/>
    <w:rsid w:val="00BF5534"/>
    <w:rsid w:val="00BF5C77"/>
    <w:rsid w:val="00BF5F27"/>
    <w:rsid w:val="00BF64D4"/>
    <w:rsid w:val="00BF6B8A"/>
    <w:rsid w:val="00BF6E4D"/>
    <w:rsid w:val="00BF7F4B"/>
    <w:rsid w:val="00C0008A"/>
    <w:rsid w:val="00C00352"/>
    <w:rsid w:val="00C006D1"/>
    <w:rsid w:val="00C007F6"/>
    <w:rsid w:val="00C01E43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6CA"/>
    <w:rsid w:val="00C30DCD"/>
    <w:rsid w:val="00C31680"/>
    <w:rsid w:val="00C327C6"/>
    <w:rsid w:val="00C32C20"/>
    <w:rsid w:val="00C32FE0"/>
    <w:rsid w:val="00C3349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00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586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41B"/>
    <w:rsid w:val="00C70619"/>
    <w:rsid w:val="00C70A4A"/>
    <w:rsid w:val="00C70DF0"/>
    <w:rsid w:val="00C70FAD"/>
    <w:rsid w:val="00C7131E"/>
    <w:rsid w:val="00C7159A"/>
    <w:rsid w:val="00C727F7"/>
    <w:rsid w:val="00C72F54"/>
    <w:rsid w:val="00C73E91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5CC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955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9C"/>
    <w:rsid w:val="00C877A0"/>
    <w:rsid w:val="00C912E2"/>
    <w:rsid w:val="00C9160B"/>
    <w:rsid w:val="00C918DD"/>
    <w:rsid w:val="00C91ACA"/>
    <w:rsid w:val="00C91DB5"/>
    <w:rsid w:val="00C92D85"/>
    <w:rsid w:val="00C938DE"/>
    <w:rsid w:val="00C9497F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647C"/>
    <w:rsid w:val="00CA73EE"/>
    <w:rsid w:val="00CA75DC"/>
    <w:rsid w:val="00CA7901"/>
    <w:rsid w:val="00CA7927"/>
    <w:rsid w:val="00CA7A66"/>
    <w:rsid w:val="00CA7B37"/>
    <w:rsid w:val="00CB0608"/>
    <w:rsid w:val="00CB0A38"/>
    <w:rsid w:val="00CB0AEC"/>
    <w:rsid w:val="00CB0E08"/>
    <w:rsid w:val="00CB10BE"/>
    <w:rsid w:val="00CB1144"/>
    <w:rsid w:val="00CB1359"/>
    <w:rsid w:val="00CB146D"/>
    <w:rsid w:val="00CB2685"/>
    <w:rsid w:val="00CB2B34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4F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5D3"/>
    <w:rsid w:val="00CC7E17"/>
    <w:rsid w:val="00CD0050"/>
    <w:rsid w:val="00CD01D1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8A"/>
    <w:rsid w:val="00CE72B9"/>
    <w:rsid w:val="00CE752E"/>
    <w:rsid w:val="00CE7B4C"/>
    <w:rsid w:val="00CF000E"/>
    <w:rsid w:val="00CF045F"/>
    <w:rsid w:val="00CF0CC0"/>
    <w:rsid w:val="00CF141D"/>
    <w:rsid w:val="00CF1715"/>
    <w:rsid w:val="00CF1B96"/>
    <w:rsid w:val="00CF2558"/>
    <w:rsid w:val="00CF28A3"/>
    <w:rsid w:val="00CF2DA8"/>
    <w:rsid w:val="00CF4BD6"/>
    <w:rsid w:val="00CF4CB5"/>
    <w:rsid w:val="00CF4DE4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CB7"/>
    <w:rsid w:val="00D11D18"/>
    <w:rsid w:val="00D11E2A"/>
    <w:rsid w:val="00D120F3"/>
    <w:rsid w:val="00D1385F"/>
    <w:rsid w:val="00D13906"/>
    <w:rsid w:val="00D13F51"/>
    <w:rsid w:val="00D154C1"/>
    <w:rsid w:val="00D1556A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37D04"/>
    <w:rsid w:val="00D406AD"/>
    <w:rsid w:val="00D41A63"/>
    <w:rsid w:val="00D41E92"/>
    <w:rsid w:val="00D41FE7"/>
    <w:rsid w:val="00D43096"/>
    <w:rsid w:val="00D43EE0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DFE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05"/>
    <w:rsid w:val="00D70917"/>
    <w:rsid w:val="00D70E76"/>
    <w:rsid w:val="00D713FF"/>
    <w:rsid w:val="00D71911"/>
    <w:rsid w:val="00D71A60"/>
    <w:rsid w:val="00D71DDC"/>
    <w:rsid w:val="00D723D1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5E6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0F30"/>
    <w:rsid w:val="00D913B4"/>
    <w:rsid w:val="00D919F1"/>
    <w:rsid w:val="00D929C2"/>
    <w:rsid w:val="00D9370A"/>
    <w:rsid w:val="00D94249"/>
    <w:rsid w:val="00D94715"/>
    <w:rsid w:val="00D9496A"/>
    <w:rsid w:val="00D9497C"/>
    <w:rsid w:val="00D94BAE"/>
    <w:rsid w:val="00D958C7"/>
    <w:rsid w:val="00D95A78"/>
    <w:rsid w:val="00D9600B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D9A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096"/>
    <w:rsid w:val="00DC24D9"/>
    <w:rsid w:val="00DC2762"/>
    <w:rsid w:val="00DC2FC2"/>
    <w:rsid w:val="00DC3B67"/>
    <w:rsid w:val="00DC3E10"/>
    <w:rsid w:val="00DC3F97"/>
    <w:rsid w:val="00DC4256"/>
    <w:rsid w:val="00DC45C4"/>
    <w:rsid w:val="00DC51EB"/>
    <w:rsid w:val="00DC56A7"/>
    <w:rsid w:val="00DC66E3"/>
    <w:rsid w:val="00DC714E"/>
    <w:rsid w:val="00DC7273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CEE"/>
    <w:rsid w:val="00DE2DD3"/>
    <w:rsid w:val="00DE2F8F"/>
    <w:rsid w:val="00DE39B6"/>
    <w:rsid w:val="00DE3F1E"/>
    <w:rsid w:val="00DE4235"/>
    <w:rsid w:val="00DE430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100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6628"/>
    <w:rsid w:val="00E17333"/>
    <w:rsid w:val="00E176A4"/>
    <w:rsid w:val="00E17A5D"/>
    <w:rsid w:val="00E17C12"/>
    <w:rsid w:val="00E17EAD"/>
    <w:rsid w:val="00E21081"/>
    <w:rsid w:val="00E22AC6"/>
    <w:rsid w:val="00E23C3E"/>
    <w:rsid w:val="00E24760"/>
    <w:rsid w:val="00E24916"/>
    <w:rsid w:val="00E25A5D"/>
    <w:rsid w:val="00E25DC4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41E"/>
    <w:rsid w:val="00E329B6"/>
    <w:rsid w:val="00E32B29"/>
    <w:rsid w:val="00E32C9E"/>
    <w:rsid w:val="00E33541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9E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0CE"/>
    <w:rsid w:val="00E5726F"/>
    <w:rsid w:val="00E57BC5"/>
    <w:rsid w:val="00E604A0"/>
    <w:rsid w:val="00E61783"/>
    <w:rsid w:val="00E62CF8"/>
    <w:rsid w:val="00E62DA6"/>
    <w:rsid w:val="00E63065"/>
    <w:rsid w:val="00E63980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9A"/>
    <w:rsid w:val="00E73464"/>
    <w:rsid w:val="00E73E15"/>
    <w:rsid w:val="00E74147"/>
    <w:rsid w:val="00E74DAD"/>
    <w:rsid w:val="00E7508D"/>
    <w:rsid w:val="00E75137"/>
    <w:rsid w:val="00E75441"/>
    <w:rsid w:val="00E75600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22E4"/>
    <w:rsid w:val="00E9301B"/>
    <w:rsid w:val="00E94169"/>
    <w:rsid w:val="00E94237"/>
    <w:rsid w:val="00E95127"/>
    <w:rsid w:val="00E95567"/>
    <w:rsid w:val="00E956B8"/>
    <w:rsid w:val="00E958AA"/>
    <w:rsid w:val="00E95ED4"/>
    <w:rsid w:val="00EA19A9"/>
    <w:rsid w:val="00EA1C2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0A1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7E"/>
    <w:rsid w:val="00EC0DA7"/>
    <w:rsid w:val="00EC1B17"/>
    <w:rsid w:val="00EC21BB"/>
    <w:rsid w:val="00EC28D1"/>
    <w:rsid w:val="00EC34FE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188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80E"/>
    <w:rsid w:val="00EE3A90"/>
    <w:rsid w:val="00EE40F7"/>
    <w:rsid w:val="00EE49F2"/>
    <w:rsid w:val="00EE52F8"/>
    <w:rsid w:val="00EE53AA"/>
    <w:rsid w:val="00EE57BF"/>
    <w:rsid w:val="00EE5D94"/>
    <w:rsid w:val="00EE716D"/>
    <w:rsid w:val="00EE7666"/>
    <w:rsid w:val="00EF019C"/>
    <w:rsid w:val="00EF0454"/>
    <w:rsid w:val="00EF05A1"/>
    <w:rsid w:val="00EF1031"/>
    <w:rsid w:val="00EF1300"/>
    <w:rsid w:val="00EF1566"/>
    <w:rsid w:val="00EF1CBA"/>
    <w:rsid w:val="00EF2B1C"/>
    <w:rsid w:val="00EF337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990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38B6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8F5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0A04"/>
    <w:rsid w:val="00F3100B"/>
    <w:rsid w:val="00F31D3C"/>
    <w:rsid w:val="00F32D9E"/>
    <w:rsid w:val="00F33320"/>
    <w:rsid w:val="00F335D9"/>
    <w:rsid w:val="00F34156"/>
    <w:rsid w:val="00F34B44"/>
    <w:rsid w:val="00F34C89"/>
    <w:rsid w:val="00F355A4"/>
    <w:rsid w:val="00F363F3"/>
    <w:rsid w:val="00F36769"/>
    <w:rsid w:val="00F36CB5"/>
    <w:rsid w:val="00F36EA7"/>
    <w:rsid w:val="00F371C9"/>
    <w:rsid w:val="00F37F3C"/>
    <w:rsid w:val="00F40357"/>
    <w:rsid w:val="00F40377"/>
    <w:rsid w:val="00F40F33"/>
    <w:rsid w:val="00F41213"/>
    <w:rsid w:val="00F4325A"/>
    <w:rsid w:val="00F432EC"/>
    <w:rsid w:val="00F43A6E"/>
    <w:rsid w:val="00F43AB3"/>
    <w:rsid w:val="00F43CCB"/>
    <w:rsid w:val="00F443A6"/>
    <w:rsid w:val="00F44881"/>
    <w:rsid w:val="00F44D57"/>
    <w:rsid w:val="00F454FD"/>
    <w:rsid w:val="00F4573D"/>
    <w:rsid w:val="00F458F2"/>
    <w:rsid w:val="00F45F39"/>
    <w:rsid w:val="00F46DF4"/>
    <w:rsid w:val="00F46F17"/>
    <w:rsid w:val="00F47729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0BA"/>
    <w:rsid w:val="00F56A62"/>
    <w:rsid w:val="00F56E8B"/>
    <w:rsid w:val="00F57D14"/>
    <w:rsid w:val="00F611F4"/>
    <w:rsid w:val="00F613C2"/>
    <w:rsid w:val="00F61A77"/>
    <w:rsid w:val="00F61CF8"/>
    <w:rsid w:val="00F61EC6"/>
    <w:rsid w:val="00F62579"/>
    <w:rsid w:val="00F6410A"/>
    <w:rsid w:val="00F65EE2"/>
    <w:rsid w:val="00F664BD"/>
    <w:rsid w:val="00F66535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1C"/>
    <w:rsid w:val="00F71CEC"/>
    <w:rsid w:val="00F734F8"/>
    <w:rsid w:val="00F738AC"/>
    <w:rsid w:val="00F7579F"/>
    <w:rsid w:val="00F759DF"/>
    <w:rsid w:val="00F75A02"/>
    <w:rsid w:val="00F76189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53F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30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4D7F"/>
    <w:rsid w:val="00FA537E"/>
    <w:rsid w:val="00FA5653"/>
    <w:rsid w:val="00FA588B"/>
    <w:rsid w:val="00FA5C26"/>
    <w:rsid w:val="00FA632A"/>
    <w:rsid w:val="00FA6BBE"/>
    <w:rsid w:val="00FA748C"/>
    <w:rsid w:val="00FA7AF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E65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4742"/>
    <w:rsid w:val="00FD5731"/>
    <w:rsid w:val="00FD5D9B"/>
    <w:rsid w:val="00FD63F9"/>
    <w:rsid w:val="00FD65C6"/>
    <w:rsid w:val="00FD69E7"/>
    <w:rsid w:val="00FD760B"/>
    <w:rsid w:val="00FD7830"/>
    <w:rsid w:val="00FE02E7"/>
    <w:rsid w:val="00FE153E"/>
    <w:rsid w:val="00FE163B"/>
    <w:rsid w:val="00FE1F41"/>
    <w:rsid w:val="00FE206D"/>
    <w:rsid w:val="00FE22EE"/>
    <w:rsid w:val="00FE25A2"/>
    <w:rsid w:val="00FE3198"/>
    <w:rsid w:val="00FE3899"/>
    <w:rsid w:val="00FE398C"/>
    <w:rsid w:val="00FE3F11"/>
    <w:rsid w:val="00FE3F17"/>
    <w:rsid w:val="00FE4A80"/>
    <w:rsid w:val="00FE5817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7D8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E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27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912A9-82CF-415B-AF7C-C27E82DA44FF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138FD4E5-7DEE-4036-9699-A100C0D3F6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91F4B-FA2F-4E6B-89B7-C3670D8B8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FC92FA-FA8F-4BF5-87A6-EBDF790A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Martens, Dick</dc:creator>
  <cp:keywords/>
  <dc:description/>
  <cp:lastModifiedBy>Martens, Dick</cp:lastModifiedBy>
  <cp:revision>2</cp:revision>
  <cp:lastPrinted>2010-01-07T02:23:00Z</cp:lastPrinted>
  <dcterms:created xsi:type="dcterms:W3CDTF">2024-06-06T12:45:00Z</dcterms:created>
  <dcterms:modified xsi:type="dcterms:W3CDTF">2024-06-06T12:45:00Z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(3)tB5CZImRFaXjfaZvqmYuy6Bd1kBwIc5yZr4CpjVbaZek23pZrq46KtOXgagQwJAncUcXpBDv
5vC9tYGDZDtpE6YbwWiRqO8YcXmDyL/SwPSWUzbzu4Bw1g3z0g3LtIqfbyFMSXuuyphVX9Jq
dB+okZfTs+/kOt4nTSBpJ0UB4UEB8Jx5SO5SFgMAZrNjBVgKDPYmvl3AtYQOrWBY6iiSqoFt
7nO85Gnj3IPOEDG/id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+6s8LbtCUWb34icbBZOuK407ntoG0zi/nw+iyEx+AG26IjTtmf9/i1
EK/1j203ZawWlr3/o8FHse4Faao+bLz11c6lwEgbg8se5jFoH4TFZAAbchmuejZMJmfmkI5v
gO3WiGSztijPmsDoqwERQEh4solZBw0g5ObgjWwWAWBh2+7GHZ6uTl/GGOGNBElTqUt6tAYw
8yTGfyDXyFcOQEHEEzB0mlY7vvHgZ1yI5gXo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Ol+bIgNhEg8E3mjSYTsgAuEs7I/ZeSpn8EbI
6udVcGdNyuqzdSA8sLGIu0Uj5oMvaS/VRmqlo+mDt8jVI/2p2rY=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  <property fmtid="{D5CDD505-2E9C-101B-9397-08002B2CF9AE}" pid="12" name="ContentTypeId">
    <vt:lpwstr>0x0101006844494091599A4BB99A0541BE9C94B3</vt:lpwstr>
  </property>
</Properties>
</file>